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CC332" w14:textId="2BD1BBEF" w:rsidR="00416857" w:rsidRPr="00E1227D" w:rsidRDefault="00416857" w:rsidP="00416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E1227D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E1227D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E1227D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12F365F7" w14:textId="61125D93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227D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1E9B6057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227D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49CBB881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227D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277210F8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E01C758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5495F3A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AD6E8E4" w14:textId="77777777" w:rsidR="0042129F" w:rsidRPr="00E1227D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488"/>
        <w:gridCol w:w="4435"/>
      </w:tblGrid>
      <w:tr w:rsidR="0042129F" w:rsidRPr="00E1227D" w14:paraId="46A1BBF6" w14:textId="77777777" w:rsidTr="00E1227D">
        <w:tc>
          <w:tcPr>
            <w:tcW w:w="5488" w:type="dxa"/>
            <w:hideMark/>
          </w:tcPr>
          <w:p w14:paraId="51B17534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1FEA27D4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7506C4FB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1FBFD0A4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4435" w:type="dxa"/>
          </w:tcPr>
          <w:p w14:paraId="1CB3D602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3A25C792" w14:textId="77777777" w:rsidR="00FF5FFC" w:rsidRPr="00E1227D" w:rsidRDefault="0042129F" w:rsidP="00E122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right="-115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</w:t>
            </w:r>
            <w:bookmarkStart w:id="0" w:name="_GoBack"/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директора по </w:t>
            </w:r>
            <w:r w:rsidR="00FF5FFC" w:rsidRPr="00E1227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5665F265" w14:textId="77777777" w:rsidR="00FF5FFC" w:rsidRPr="00E1227D" w:rsidRDefault="00FF5FFC" w:rsidP="00E122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ind w:right="-11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227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 </w:t>
            </w:r>
            <w:proofErr w:type="spellStart"/>
            <w:r w:rsidRPr="00E1227D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С.Ю.П</w:t>
            </w:r>
            <w:r w:rsidRPr="00E122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исьменная</w:t>
            </w:r>
            <w:proofErr w:type="spellEnd"/>
          </w:p>
          <w:bookmarkEnd w:id="0"/>
          <w:p w14:paraId="2010FC0A" w14:textId="77777777" w:rsidR="0042129F" w:rsidRPr="00E1227D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45B4AC46" w14:textId="77777777" w:rsidR="0042129F" w:rsidRPr="00E1227D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3F41E673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E32AEA1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962430F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9B377DC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09EB7E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89C1FEF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881E187" w14:textId="77777777" w:rsidR="0042129F" w:rsidRPr="00E1227D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27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9B5B962" w14:textId="77777777" w:rsidR="0042129F" w:rsidRPr="00E1227D" w:rsidRDefault="00FF5FFC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27D">
        <w:rPr>
          <w:rFonts w:ascii="Times New Roman" w:hAnsi="Times New Roman" w:cs="Times New Roman"/>
          <w:b/>
          <w:sz w:val="28"/>
          <w:szCs w:val="28"/>
        </w:rPr>
        <w:t>ОП.01 ОПЕРАЦИОННЫЕ СИСТЕМЫ И СРЕДЫ</w:t>
      </w:r>
    </w:p>
    <w:p w14:paraId="6736EF12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0DAEFD4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A2F717B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2150E1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E288F5F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10FBDD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79B2AA5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6BFE237" w14:textId="77777777" w:rsidR="0042129F" w:rsidRPr="00E1227D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A5655DC" w14:textId="0BFEF135" w:rsidR="0042129F" w:rsidRPr="00E1227D" w:rsidRDefault="0042129F" w:rsidP="0042129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1227D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E1227D">
        <w:rPr>
          <w:rFonts w:ascii="Times New Roman" w:hAnsi="Times New Roman" w:cs="Times New Roman"/>
          <w:bCs/>
          <w:sz w:val="28"/>
          <w:szCs w:val="28"/>
        </w:rPr>
        <w:t>2</w:t>
      </w:r>
      <w:r w:rsidR="00BA32F4" w:rsidRPr="00E1227D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E1227D">
        <w:rPr>
          <w:rFonts w:ascii="Times New Roman" w:hAnsi="Times New Roman" w:cs="Times New Roman"/>
          <w:bCs/>
          <w:sz w:val="28"/>
          <w:szCs w:val="28"/>
        </w:rPr>
        <w:t>г.</w:t>
      </w:r>
      <w:r w:rsidRPr="00E1227D"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23A7395A" w14:textId="77777777" w:rsidTr="0042129F">
        <w:trPr>
          <w:trHeight w:val="1985"/>
        </w:trPr>
        <w:tc>
          <w:tcPr>
            <w:tcW w:w="5353" w:type="dxa"/>
          </w:tcPr>
          <w:p w14:paraId="1D28B8C2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E44AA2B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6B40F63B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63321A2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29E026A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62CF900C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4FD5F9A5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5ED70E40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7B4A88E2" w14:textId="7FF6EB68" w:rsidR="0042129F" w:rsidRPr="009105AA" w:rsidRDefault="006C0594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</w:t>
            </w:r>
            <w:r w:rsidR="0042129F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дисциплин</w:t>
            </w:r>
          </w:p>
          <w:p w14:paraId="75724BEC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CD78675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334E1BBC" w14:textId="77777777" w:rsidR="0042129F" w:rsidRPr="009105AA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568ABDFB" w14:textId="4D9E5B40" w:rsidR="0042129F" w:rsidRPr="009105AA" w:rsidRDefault="0042129F" w:rsidP="006C05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 w:rsidR="006C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614FEC23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222EEA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29704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DC4385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BB158E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ADBD09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39F7F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EB3FB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F8EA55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242B352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3E60E9B" w14:textId="77777777" w:rsidR="003332BE" w:rsidRPr="009105AA" w:rsidRDefault="003332BE" w:rsidP="00782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6BCB2487" w14:textId="77777777" w:rsidR="003332BE" w:rsidRPr="009105AA" w:rsidRDefault="003332BE" w:rsidP="00782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452F2C" w14:textId="77777777" w:rsidR="003332BE" w:rsidRPr="009105AA" w:rsidRDefault="003332BE" w:rsidP="00782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582FACFC" w14:textId="77777777" w:rsidR="003332BE" w:rsidRPr="009105AA" w:rsidRDefault="003332BE" w:rsidP="00782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0C1F15" w14:textId="77777777" w:rsidR="003332BE" w:rsidRPr="009105AA" w:rsidRDefault="003332BE" w:rsidP="00782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441132CF" w14:textId="77777777" w:rsidR="003332BE" w:rsidRPr="009105AA" w:rsidRDefault="00FF5FFC" w:rsidP="007825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5FFC"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 w:rsidRPr="00FF5FFC"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="00EC08FE" w:rsidRPr="00FF5FFC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62D7024B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FE1F1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0BCD9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5DA06A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3CDE8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318F9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5DCC8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7C0D8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1F5CE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3B6BC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9A34A3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625F3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ECA9C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39685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63DA6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BE2EE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1A486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E598F1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CD3F56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7AF85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A950B3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DC74B4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E7605E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2148FC72" w14:textId="77777777" w:rsidTr="00612C9A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37B54F3D" w14:textId="77777777" w:rsidTr="00EC08FE">
              <w:tc>
                <w:tcPr>
                  <w:tcW w:w="8364" w:type="dxa"/>
                </w:tcPr>
                <w:p w14:paraId="40CDCAC2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31E84BEB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6A3594FC" w14:textId="77777777" w:rsidTr="00EC08FE">
              <w:tc>
                <w:tcPr>
                  <w:tcW w:w="8364" w:type="dxa"/>
                  <w:hideMark/>
                </w:tcPr>
                <w:p w14:paraId="41AD9AF8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3C1F04B2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D03EA06" w14:textId="77777777" w:rsidR="00EC08FE" w:rsidRPr="00612C9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C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50C4A3D6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24A17937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61B3FB82" w14:textId="41B87B1A" w:rsidR="00EC08FE" w:rsidRPr="00612C9A" w:rsidRDefault="00EC305D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0D98EDE9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22CE1B04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57EF2CDD" w14:textId="5748C940" w:rsidR="00EC08FE" w:rsidRPr="00612C9A" w:rsidRDefault="00EC08FE" w:rsidP="00612C9A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C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EC30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EC08FE" w:rsidRPr="009105AA" w14:paraId="3D84FF65" w14:textId="77777777" w:rsidTr="00EC08FE">
              <w:tc>
                <w:tcPr>
                  <w:tcW w:w="8364" w:type="dxa"/>
                  <w:hideMark/>
                </w:tcPr>
                <w:p w14:paraId="00462C75" w14:textId="77777777" w:rsidR="00EC08FE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  <w:p w14:paraId="3EEBAC08" w14:textId="10534602" w:rsidR="00FA1321" w:rsidRPr="009105AA" w:rsidRDefault="00FA1321" w:rsidP="00BA32F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14:paraId="5F651B94" w14:textId="77777777" w:rsidR="00EC08FE" w:rsidRDefault="00EC305D" w:rsidP="00612C9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  <w:p w14:paraId="5DC2413E" w14:textId="77777777" w:rsidR="00FA1321" w:rsidRDefault="00FA1321" w:rsidP="00612C9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2338512" w14:textId="65B162F6" w:rsidR="00FA1321" w:rsidRPr="00612C9A" w:rsidRDefault="00FA1321" w:rsidP="00612C9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246A946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14:paraId="5BD8A544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0809539F" w14:textId="3B62EE84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68D9A2B2" w14:textId="316B4FD5" w:rsidR="0042129F" w:rsidRPr="00BA32F4" w:rsidRDefault="0042129F" w:rsidP="00A541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6D452D52" w14:textId="64E9D519" w:rsidR="00BA32F4" w:rsidRPr="009105AA" w:rsidRDefault="00BA32F4" w:rsidP="00BA3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BA32F4">
        <w:rPr>
          <w:rFonts w:ascii="Times New Roman" w:hAnsi="Times New Roman" w:cs="Times New Roman"/>
          <w:sz w:val="24"/>
          <w:szCs w:val="24"/>
        </w:rPr>
        <w:t xml:space="preserve">ОП.01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перационные системы и среды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3FB01F3C" w14:textId="77777777" w:rsidR="00BA32F4" w:rsidRDefault="00BA32F4" w:rsidP="00BA32F4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BA32F4">
        <w:rPr>
          <w:rFonts w:ascii="Times New Roman" w:hAnsi="Times New Roman" w:cs="Times New Roman"/>
          <w:sz w:val="24"/>
          <w:szCs w:val="24"/>
        </w:rPr>
        <w:t xml:space="preserve">ОП.01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>перационные системы и среды</w:t>
      </w:r>
      <w:r w:rsidRPr="007E5B97">
        <w:rPr>
          <w:rFonts w:ascii="Times New Roman" w:hAnsi="Times New Roman" w:cs="Times New Roman"/>
          <w:sz w:val="24"/>
          <w:szCs w:val="24"/>
        </w:rPr>
        <w:t xml:space="preserve">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 </w:t>
      </w:r>
      <w:r>
        <w:rPr>
          <w:rFonts w:ascii="Times New Roman" w:hAnsi="Times New Roman" w:cs="Times New Roman"/>
          <w:sz w:val="24"/>
          <w:szCs w:val="24"/>
        </w:rPr>
        <w:t>ОП.03 Информационные технологии в профессиональной деятельности, ОП. 12 Основы теории информации, ОП.02. Архитектура аппаратных средств</w:t>
      </w:r>
    </w:p>
    <w:p w14:paraId="3888B09B" w14:textId="62AB1278" w:rsidR="0042129F" w:rsidRPr="00FF5FFC" w:rsidRDefault="0042129F" w:rsidP="00BA32F4">
      <w:pPr>
        <w:ind w:firstLine="6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FFC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FF5FFC" w:rsidRPr="00FF5FFC" w14:paraId="4427B5F2" w14:textId="77777777" w:rsidTr="00FF5FFC">
        <w:trPr>
          <w:trHeight w:val="649"/>
        </w:trPr>
        <w:tc>
          <w:tcPr>
            <w:tcW w:w="1129" w:type="dxa"/>
            <w:hideMark/>
          </w:tcPr>
          <w:p w14:paraId="6EEC0B90" w14:textId="77777777" w:rsidR="00FF5FFC" w:rsidRPr="00FF5FFC" w:rsidRDefault="00FF5FFC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7084990F" w14:textId="77777777" w:rsidR="00FF5FFC" w:rsidRPr="00FF5FFC" w:rsidRDefault="00FF5FFC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</w:tcPr>
          <w:p w14:paraId="29F0B722" w14:textId="77777777" w:rsidR="00FF5FFC" w:rsidRPr="00FF5FFC" w:rsidRDefault="00FF5FFC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24" w:type="dxa"/>
          </w:tcPr>
          <w:p w14:paraId="12AE4F5F" w14:textId="77777777" w:rsidR="00FF5FFC" w:rsidRPr="00FF5FFC" w:rsidRDefault="00FF5FFC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</w:tr>
      <w:tr w:rsidR="00FF5FFC" w:rsidRPr="00FF5FFC" w14:paraId="7B9248BC" w14:textId="77777777" w:rsidTr="00FF5FFC">
        <w:trPr>
          <w:trHeight w:val="212"/>
        </w:trPr>
        <w:tc>
          <w:tcPr>
            <w:tcW w:w="1129" w:type="dxa"/>
          </w:tcPr>
          <w:p w14:paraId="427BD4DD" w14:textId="77777777" w:rsidR="00FF5FFC" w:rsidRPr="00FF5FFC" w:rsidRDefault="00FF5FFC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  <w:tc>
          <w:tcPr>
            <w:tcW w:w="4395" w:type="dxa"/>
          </w:tcPr>
          <w:p w14:paraId="7824BA0F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Состав и принципы работы операционных систем и сред.</w:t>
            </w:r>
          </w:p>
          <w:p w14:paraId="3402B960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Понятие, основные функции, типы операционных систем.</w:t>
            </w:r>
          </w:p>
          <w:p w14:paraId="5E514F4A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памятью.</w:t>
            </w:r>
          </w:p>
          <w:p w14:paraId="705BB40E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Машинно-независимые свойства операционных систем: работу с файлами, планирование заданий, распределение ресурсов.</w:t>
            </w:r>
          </w:p>
          <w:p w14:paraId="091765B1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операционных систем.</w:t>
            </w:r>
          </w:p>
          <w:p w14:paraId="61A4DA4A" w14:textId="77777777" w:rsidR="00581774" w:rsidRPr="00581774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поддержки устройств, драйверы оборудования.</w:t>
            </w:r>
          </w:p>
          <w:p w14:paraId="75126A07" w14:textId="16415CE2" w:rsidR="00FF5FFC" w:rsidRPr="00FF5FFC" w:rsidRDefault="00581774" w:rsidP="00581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74">
              <w:rPr>
                <w:rFonts w:ascii="Times New Roman" w:hAnsi="Times New Roman" w:cs="Times New Roman"/>
                <w:sz w:val="24"/>
                <w:szCs w:val="24"/>
              </w:rPr>
              <w:t>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  <w:tc>
          <w:tcPr>
            <w:tcW w:w="3724" w:type="dxa"/>
          </w:tcPr>
          <w:p w14:paraId="5E7A84B4" w14:textId="77777777" w:rsidR="00FF5FFC" w:rsidRPr="00FF5FFC" w:rsidRDefault="00FF5FFC" w:rsidP="00FF5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операционных систем и сред для обеспечения работы вычислительной техники.</w:t>
            </w:r>
          </w:p>
          <w:p w14:paraId="1D41D877" w14:textId="77777777" w:rsidR="00FF5FFC" w:rsidRPr="00FF5FFC" w:rsidRDefault="00FF5FFC" w:rsidP="00FF5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Работать в конкретной операционной системе.</w:t>
            </w:r>
          </w:p>
          <w:p w14:paraId="021A165D" w14:textId="77777777" w:rsidR="00FF5FFC" w:rsidRPr="00FF5FFC" w:rsidRDefault="00FF5FFC" w:rsidP="00FF5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Работать со стандартными программами операционной системы.</w:t>
            </w:r>
          </w:p>
          <w:p w14:paraId="3DD8AC0D" w14:textId="77777777" w:rsidR="00FF5FFC" w:rsidRPr="00FF5FFC" w:rsidRDefault="00FF5FFC" w:rsidP="00FF5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Устанавливать и сопровождать операционные системы.</w:t>
            </w:r>
          </w:p>
          <w:p w14:paraId="3C4D4664" w14:textId="77777777" w:rsidR="00FF5FFC" w:rsidRPr="00FF5FFC" w:rsidRDefault="00FF5FFC" w:rsidP="00FF5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Поддерживать приложения различных операционных систем.</w:t>
            </w:r>
          </w:p>
        </w:tc>
      </w:tr>
    </w:tbl>
    <w:p w14:paraId="35FD4F68" w14:textId="77777777" w:rsidR="0042129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250A141" w14:textId="77777777" w:rsidR="00BA32F4" w:rsidRPr="009105AA" w:rsidRDefault="00BA32F4" w:rsidP="00BA32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BA32F4" w:rsidRPr="004D02C2" w14:paraId="486E6B9A" w14:textId="77777777" w:rsidTr="001B5B2E">
        <w:tc>
          <w:tcPr>
            <w:tcW w:w="7088" w:type="dxa"/>
          </w:tcPr>
          <w:p w14:paraId="3A470578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1A991AD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14685D1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39889950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программы </w:t>
            </w: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A32F4" w:rsidRPr="001B5B2E" w14:paraId="5F537933" w14:textId="77777777" w:rsidTr="001B5B2E">
        <w:tc>
          <w:tcPr>
            <w:tcW w:w="7088" w:type="dxa"/>
          </w:tcPr>
          <w:p w14:paraId="6346E111" w14:textId="77777777" w:rsidR="00BA32F4" w:rsidRPr="001B5B2E" w:rsidRDefault="00BA32F4" w:rsidP="001B5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31352830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BA32F4" w:rsidRPr="001B5B2E" w14:paraId="39A68D6D" w14:textId="77777777" w:rsidTr="001B5B2E">
        <w:tc>
          <w:tcPr>
            <w:tcW w:w="7088" w:type="dxa"/>
          </w:tcPr>
          <w:p w14:paraId="205D8979" w14:textId="77777777" w:rsidR="00BA32F4" w:rsidRPr="001B5B2E" w:rsidRDefault="00BA32F4" w:rsidP="001B5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3F6FA8AB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BA32F4" w:rsidRPr="004D02C2" w14:paraId="2A53E46E" w14:textId="77777777" w:rsidTr="001B5B2E">
        <w:tc>
          <w:tcPr>
            <w:tcW w:w="7088" w:type="dxa"/>
          </w:tcPr>
          <w:p w14:paraId="458C5841" w14:textId="77777777" w:rsidR="00BA32F4" w:rsidRPr="001B5B2E" w:rsidRDefault="00BA32F4" w:rsidP="001B5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34227E4B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BA32F4" w:rsidRPr="004D02C2" w14:paraId="6CAB73BE" w14:textId="77777777" w:rsidTr="001B5B2E">
        <w:tc>
          <w:tcPr>
            <w:tcW w:w="7088" w:type="dxa"/>
          </w:tcPr>
          <w:p w14:paraId="5FF1CC87" w14:textId="77777777" w:rsidR="00BA32F4" w:rsidRPr="001B5B2E" w:rsidRDefault="00BA32F4" w:rsidP="001B5B2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5A4037D9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BA32F4" w:rsidRPr="004D02C2" w14:paraId="053D6E89" w14:textId="77777777" w:rsidTr="001B5B2E">
        <w:tc>
          <w:tcPr>
            <w:tcW w:w="7088" w:type="dxa"/>
          </w:tcPr>
          <w:p w14:paraId="53FE5050" w14:textId="77777777" w:rsidR="00BA32F4" w:rsidRPr="001B5B2E" w:rsidRDefault="00BA32F4" w:rsidP="001B5B2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5E5BDD16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BA32F4" w:rsidRPr="004D02C2" w14:paraId="7763B8C6" w14:textId="77777777" w:rsidTr="001B5B2E">
        <w:tc>
          <w:tcPr>
            <w:tcW w:w="7088" w:type="dxa"/>
          </w:tcPr>
          <w:p w14:paraId="186F4C30" w14:textId="77777777" w:rsidR="00BA32F4" w:rsidRPr="001B5B2E" w:rsidRDefault="00BA32F4" w:rsidP="001B5B2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1B5B2E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00CA9932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BA32F4" w:rsidRPr="001B5B2E" w14:paraId="371B0BAA" w14:textId="77777777" w:rsidTr="001B5B2E">
        <w:trPr>
          <w:trHeight w:val="163"/>
        </w:trPr>
        <w:tc>
          <w:tcPr>
            <w:tcW w:w="7088" w:type="dxa"/>
          </w:tcPr>
          <w:p w14:paraId="3E9BF087" w14:textId="77777777" w:rsidR="00BA32F4" w:rsidRPr="001B5B2E" w:rsidRDefault="00BA32F4" w:rsidP="001B5B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5B2E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7F67404F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A32F4" w:rsidRPr="001B5B2E" w14:paraId="478D9196" w14:textId="77777777" w:rsidTr="001B5B2E">
        <w:trPr>
          <w:trHeight w:val="235"/>
        </w:trPr>
        <w:tc>
          <w:tcPr>
            <w:tcW w:w="7088" w:type="dxa"/>
          </w:tcPr>
          <w:p w14:paraId="239B4111" w14:textId="77777777" w:rsidR="00BA32F4" w:rsidRPr="001B5B2E" w:rsidRDefault="00BA32F4" w:rsidP="001B5B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5B2E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161BE785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BA32F4" w:rsidRPr="001B5B2E" w14:paraId="3454A08B" w14:textId="77777777" w:rsidTr="001B5B2E">
        <w:tc>
          <w:tcPr>
            <w:tcW w:w="7088" w:type="dxa"/>
          </w:tcPr>
          <w:p w14:paraId="1D171125" w14:textId="77777777" w:rsidR="00BA32F4" w:rsidRPr="001B5B2E" w:rsidRDefault="00BA32F4" w:rsidP="001B5B2E">
            <w:pPr>
              <w:pStyle w:val="Default"/>
            </w:pPr>
            <w:r w:rsidRPr="001B5B2E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18F97044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BA32F4" w:rsidRPr="004D02C2" w14:paraId="59B1C1F4" w14:textId="77777777" w:rsidTr="001B5B2E">
        <w:tc>
          <w:tcPr>
            <w:tcW w:w="7088" w:type="dxa"/>
          </w:tcPr>
          <w:p w14:paraId="2D9FC50C" w14:textId="77777777" w:rsidR="00BA32F4" w:rsidRPr="001B5B2E" w:rsidRDefault="00BA32F4" w:rsidP="001B5B2E">
            <w:pPr>
              <w:pStyle w:val="Default"/>
            </w:pPr>
            <w:r w:rsidRPr="001B5B2E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65571AF3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BA32F4" w:rsidRPr="001B5B2E" w14:paraId="3243242A" w14:textId="77777777" w:rsidTr="001B5B2E">
        <w:tc>
          <w:tcPr>
            <w:tcW w:w="7088" w:type="dxa"/>
          </w:tcPr>
          <w:p w14:paraId="7E26A1CF" w14:textId="77777777" w:rsidR="00BA32F4" w:rsidRPr="001B5B2E" w:rsidRDefault="00BA32F4" w:rsidP="001B5B2E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1B5B2E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2B1A7D3C" w14:textId="77777777" w:rsidR="00BA32F4" w:rsidRPr="001B5B2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BA32F4" w:rsidRPr="006F296E" w14:paraId="610EC9BB" w14:textId="77777777" w:rsidTr="001B5B2E">
        <w:tc>
          <w:tcPr>
            <w:tcW w:w="7088" w:type="dxa"/>
          </w:tcPr>
          <w:p w14:paraId="54CF3008" w14:textId="77777777" w:rsidR="00BA32F4" w:rsidRPr="001B5B2E" w:rsidRDefault="00BA32F4" w:rsidP="001B5B2E">
            <w:pPr>
              <w:pStyle w:val="Default"/>
              <w:rPr>
                <w:color w:val="auto"/>
                <w:sz w:val="23"/>
                <w:szCs w:val="23"/>
              </w:rPr>
            </w:pPr>
            <w:r w:rsidRPr="001B5B2E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2B727567" w14:textId="77777777" w:rsidR="00BA32F4" w:rsidRPr="006F296E" w:rsidRDefault="00BA32F4" w:rsidP="001B5B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B2E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4945B57F" w14:textId="77777777" w:rsidR="00BA32F4" w:rsidRPr="009105AA" w:rsidRDefault="00BA32F4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91C565" w14:textId="77777777" w:rsidR="00EC305D" w:rsidRDefault="00EC30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1DC0D0A" w14:textId="6ABA7119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01ED24AF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1D68583C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4FE3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8E65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2CF542CD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DBFF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93CFA" w14:textId="77777777" w:rsidR="00EC08FE" w:rsidRPr="00E65C6C" w:rsidRDefault="00FF5FFC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5FFC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0C5184" w:rsidRPr="009105AA" w14:paraId="6B48DB44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D6994" w14:textId="47D5ACFD" w:rsidR="000C5184" w:rsidRPr="009105AA" w:rsidRDefault="000C5184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184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7FC59" w14:textId="64354F0C" w:rsidR="000C5184" w:rsidRPr="00FF5FFC" w:rsidRDefault="008B0D83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b/>
              </w:rPr>
              <w:t>0</w:t>
            </w:r>
          </w:p>
        </w:tc>
      </w:tr>
      <w:tr w:rsidR="00EC08FE" w:rsidRPr="009105AA" w14:paraId="4F614A1C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06F3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85CEB" w14:textId="77777777" w:rsidR="00BC01AB" w:rsidRPr="00FF5FFC" w:rsidRDefault="00FF5FFC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EC08FE" w:rsidRPr="009105AA" w14:paraId="5484A0D7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4EA7D" w14:textId="77777777" w:rsidR="00EC08FE" w:rsidRPr="00FF5FFC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62D649E1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1B335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E8021" w14:textId="50D4248B" w:rsidR="00EC08FE" w:rsidRPr="00FF5FFC" w:rsidRDefault="003C144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</w:tr>
      <w:tr w:rsidR="003C144A" w:rsidRPr="009105AA" w14:paraId="7E4459C1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01B656" w14:textId="1D37833F" w:rsidR="003C144A" w:rsidRPr="009105AA" w:rsidRDefault="003C144A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A5413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CE25A" w14:textId="5482C05A" w:rsidR="003C144A" w:rsidRPr="00FF5FFC" w:rsidRDefault="003C144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C08FE" w:rsidRPr="009105AA" w14:paraId="45652BEF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4A32F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50CB4" w14:textId="77777777" w:rsidR="00EC08FE" w:rsidRPr="00E65C6C" w:rsidRDefault="00FF5FFC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5FF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C08FE" w:rsidRPr="009105AA" w14:paraId="5E9076D4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341CB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FFE02" w14:textId="77777777" w:rsidR="00EC08FE" w:rsidRPr="00E65C6C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C08FE" w:rsidRPr="009105AA" w14:paraId="0F2A8E37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B96A1" w14:textId="63E2C2CA" w:rsidR="00EC08FE" w:rsidRPr="009105AA" w:rsidRDefault="001F2382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F5FFC">
              <w:rPr>
                <w:sz w:val="24"/>
                <w:szCs w:val="24"/>
              </w:rPr>
              <w:t>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E82BF" w14:textId="77777777" w:rsidR="00EC08FE" w:rsidRPr="00E65C6C" w:rsidRDefault="00FF5FFC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F5FF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119347A5" w14:textId="77777777" w:rsidTr="00C2702D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9E89A0" w14:textId="6B23674A" w:rsidR="00EC08FE" w:rsidRPr="009105AA" w:rsidRDefault="00C2702D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312C16D" w14:textId="483E798B" w:rsidR="00EC08FE" w:rsidRPr="00E65C6C" w:rsidRDefault="00C2702D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C270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C2702D" w:rsidRPr="009105AA" w14:paraId="62710429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A3D58" w14:textId="5D5B022E" w:rsidR="00C2702D" w:rsidRPr="009105AA" w:rsidRDefault="00C2702D" w:rsidP="00C2702D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05605" w14:textId="1604A67C" w:rsidR="00C2702D" w:rsidRDefault="00C2702D" w:rsidP="00C270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5A303EA3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07DFC7D0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2F012CD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Pr="00FF5FFC"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  <w:r w:rsidR="00FF5FFC" w:rsidRPr="00FF5FFC">
        <w:rPr>
          <w:rFonts w:ascii="Times New Roman" w:hAnsi="Times New Roman" w:cs="Times New Roman"/>
          <w:b/>
          <w:sz w:val="24"/>
          <w:szCs w:val="24"/>
        </w:rPr>
        <w:t>ОП.01 ОПЕРАЦИОННЫЕ СИСТЕМЫ И СРЕДЫ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365"/>
        <w:gridCol w:w="8528"/>
        <w:gridCol w:w="1760"/>
        <w:gridCol w:w="1824"/>
      </w:tblGrid>
      <w:tr w:rsidR="00440FA7" w:rsidRPr="009105AA" w14:paraId="4E4A08F0" w14:textId="77777777" w:rsidTr="00924524">
        <w:trPr>
          <w:trHeight w:val="536"/>
        </w:trPr>
        <w:tc>
          <w:tcPr>
            <w:tcW w:w="725" w:type="pct"/>
          </w:tcPr>
          <w:p w14:paraId="5B20EE85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7" w:type="pct"/>
            <w:gridSpan w:val="2"/>
          </w:tcPr>
          <w:p w14:paraId="196B3EAF" w14:textId="77777777" w:rsidR="00440FA7" w:rsidRPr="009105AA" w:rsidRDefault="00440FA7" w:rsidP="00FF5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603" w:type="pct"/>
          </w:tcPr>
          <w:p w14:paraId="4250754C" w14:textId="19B02C0D" w:rsidR="00440FA7" w:rsidRPr="009105AA" w:rsidRDefault="000C518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часов/в том числе в форме практической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625" w:type="pct"/>
          </w:tcPr>
          <w:p w14:paraId="23B0C784" w14:textId="77777777" w:rsidR="00440FA7" w:rsidRPr="009105AA" w:rsidRDefault="00440FA7" w:rsidP="009105AA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4FE2E3CD" w14:textId="77777777" w:rsidR="00440FA7" w:rsidRPr="009105AA" w:rsidRDefault="00440FA7" w:rsidP="009105AA">
            <w:pPr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711E0588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0945B462" w14:textId="77777777" w:rsidR="00440FA7" w:rsidRPr="009105AA" w:rsidRDefault="00FF5FFC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F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История, назначение и функции операционных систем</w:t>
            </w:r>
          </w:p>
        </w:tc>
        <w:tc>
          <w:tcPr>
            <w:tcW w:w="3047" w:type="pct"/>
            <w:gridSpan w:val="2"/>
          </w:tcPr>
          <w:p w14:paraId="5225DB3B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1585927" w14:textId="40987D43" w:rsidR="00440FA7" w:rsidRPr="009105AA" w:rsidRDefault="001746F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  <w:vMerge w:val="restart"/>
          </w:tcPr>
          <w:p w14:paraId="0560E42B" w14:textId="04F1F186" w:rsidR="00440FA7" w:rsidRPr="000A1593" w:rsidRDefault="000A159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40FA7" w:rsidRPr="009105AA" w14:paraId="37964554" w14:textId="77777777" w:rsidTr="004F650B">
        <w:trPr>
          <w:trHeight w:val="20"/>
        </w:trPr>
        <w:tc>
          <w:tcPr>
            <w:tcW w:w="725" w:type="pct"/>
            <w:vMerge/>
          </w:tcPr>
          <w:p w14:paraId="27C7304A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F94405B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1575A2C0" w14:textId="77777777" w:rsidR="00440FA7" w:rsidRPr="009105AA" w:rsidRDefault="004B2364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История, назначение, функции и виды операционных систем</w:t>
            </w:r>
          </w:p>
        </w:tc>
        <w:tc>
          <w:tcPr>
            <w:tcW w:w="603" w:type="pct"/>
            <w:vMerge/>
          </w:tcPr>
          <w:p w14:paraId="5CF1625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3574F9F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17C8AC9B" w14:textId="77777777" w:rsidTr="00924524">
        <w:trPr>
          <w:trHeight w:val="20"/>
        </w:trPr>
        <w:tc>
          <w:tcPr>
            <w:tcW w:w="725" w:type="pct"/>
            <w:vMerge/>
          </w:tcPr>
          <w:p w14:paraId="4761F81F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1478A7E3" w14:textId="77777777" w:rsidR="00003277" w:rsidRPr="00A54130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73CD7525" w14:textId="4AAFAD5C" w:rsidR="00003277" w:rsidRPr="009105AA" w:rsidRDefault="0041543E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5" w:type="pct"/>
            <w:vMerge/>
            <w:vAlign w:val="center"/>
          </w:tcPr>
          <w:p w14:paraId="2C1409C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1A4A0ACD" w14:textId="77777777" w:rsidTr="004F650B">
        <w:trPr>
          <w:trHeight w:val="20"/>
        </w:trPr>
        <w:tc>
          <w:tcPr>
            <w:tcW w:w="725" w:type="pct"/>
            <w:vMerge/>
          </w:tcPr>
          <w:p w14:paraId="08927374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563E501" w14:textId="77777777" w:rsidR="00003277" w:rsidRPr="004B2364" w:rsidRDefault="004B2364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14555C97" w14:textId="77777777" w:rsidR="00003277" w:rsidRPr="009105AA" w:rsidRDefault="004B2364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Системное программное обеспечение ПК</w:t>
            </w:r>
          </w:p>
        </w:tc>
        <w:tc>
          <w:tcPr>
            <w:tcW w:w="603" w:type="pct"/>
            <w:vMerge/>
          </w:tcPr>
          <w:p w14:paraId="29CDBED6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51ED123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2364" w:rsidRPr="009105AA" w14:paraId="14037DEE" w14:textId="77777777" w:rsidTr="004F650B">
        <w:trPr>
          <w:trHeight w:val="20"/>
        </w:trPr>
        <w:tc>
          <w:tcPr>
            <w:tcW w:w="725" w:type="pct"/>
            <w:vMerge/>
          </w:tcPr>
          <w:p w14:paraId="258D2135" w14:textId="77777777" w:rsidR="004B2364" w:rsidRPr="009105AA" w:rsidRDefault="004B2364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23FB3B7" w14:textId="77777777" w:rsidR="004B2364" w:rsidRPr="004B2364" w:rsidRDefault="004B2364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50DE3591" w14:textId="77777777" w:rsidR="004B2364" w:rsidRPr="004B2364" w:rsidRDefault="004B2364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bCs/>
                <w:sz w:val="24"/>
                <w:szCs w:val="24"/>
              </w:rPr>
              <w:t>Сетевые функции ОС</w:t>
            </w:r>
          </w:p>
        </w:tc>
        <w:tc>
          <w:tcPr>
            <w:tcW w:w="603" w:type="pct"/>
            <w:vMerge/>
          </w:tcPr>
          <w:p w14:paraId="77B9DD74" w14:textId="77777777" w:rsidR="004B2364" w:rsidRPr="009105AA" w:rsidRDefault="004B236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071ACEB" w14:textId="77777777" w:rsidR="004B2364" w:rsidRPr="009105AA" w:rsidRDefault="004B236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36C9329" w14:textId="77777777" w:rsidTr="004F650B">
        <w:trPr>
          <w:trHeight w:val="20"/>
        </w:trPr>
        <w:tc>
          <w:tcPr>
            <w:tcW w:w="725" w:type="pct"/>
            <w:vMerge/>
          </w:tcPr>
          <w:p w14:paraId="6502BCAB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50CE894" w14:textId="77777777" w:rsidR="00003277" w:rsidRPr="004B2364" w:rsidRDefault="004B2364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22" w:type="pct"/>
          </w:tcPr>
          <w:p w14:paraId="4B43444A" w14:textId="77777777" w:rsidR="00003277" w:rsidRPr="004B2364" w:rsidRDefault="004B2364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bCs/>
                <w:sz w:val="24"/>
                <w:szCs w:val="24"/>
              </w:rPr>
              <w:t>Машинно-зависимые свойства операционных систем</w:t>
            </w:r>
          </w:p>
        </w:tc>
        <w:tc>
          <w:tcPr>
            <w:tcW w:w="603" w:type="pct"/>
            <w:vMerge/>
          </w:tcPr>
          <w:p w14:paraId="6E9FB282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F900714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390F6E9E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07566058" w14:textId="77777777" w:rsidR="00440FA7" w:rsidRPr="009105AA" w:rsidRDefault="004B2364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Архитектура операционной системы</w:t>
            </w:r>
          </w:p>
        </w:tc>
        <w:tc>
          <w:tcPr>
            <w:tcW w:w="3047" w:type="pct"/>
            <w:gridSpan w:val="2"/>
          </w:tcPr>
          <w:p w14:paraId="17BAB848" w14:textId="77777777" w:rsidR="00440FA7" w:rsidRPr="009105AA" w:rsidRDefault="00440FA7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13C715A" w14:textId="543B5AB7" w:rsidR="00440FA7" w:rsidRPr="009105AA" w:rsidRDefault="001746F0" w:rsidP="001B5B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77DB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5" w:type="pct"/>
            <w:vMerge w:val="restart"/>
          </w:tcPr>
          <w:p w14:paraId="36D589AC" w14:textId="5170BD81" w:rsidR="00440FA7" w:rsidRPr="000A1593" w:rsidRDefault="000A159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003277" w:rsidRPr="009105AA" w14:paraId="26D65060" w14:textId="77777777" w:rsidTr="004F650B">
        <w:trPr>
          <w:trHeight w:val="20"/>
        </w:trPr>
        <w:tc>
          <w:tcPr>
            <w:tcW w:w="725" w:type="pct"/>
            <w:vMerge/>
          </w:tcPr>
          <w:p w14:paraId="201362CA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2C1AC7C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7B02E75C" w14:textId="77777777" w:rsidR="00003277" w:rsidRPr="009105AA" w:rsidRDefault="004B2364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Структура операционных систем. Виды ядра операционных систем</w:t>
            </w:r>
          </w:p>
        </w:tc>
        <w:tc>
          <w:tcPr>
            <w:tcW w:w="603" w:type="pct"/>
            <w:vMerge/>
          </w:tcPr>
          <w:p w14:paraId="3972BE37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01F81F52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732F9050" w14:textId="77777777" w:rsidTr="004F650B">
        <w:trPr>
          <w:trHeight w:val="20"/>
        </w:trPr>
        <w:tc>
          <w:tcPr>
            <w:tcW w:w="725" w:type="pct"/>
            <w:vMerge/>
          </w:tcPr>
          <w:p w14:paraId="2C5FFF21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9CB71D2" w14:textId="759BAECA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0CDA8785" w14:textId="708D5F09" w:rsidR="001746F0" w:rsidRPr="004B2364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Микроядерная</w:t>
            </w:r>
            <w:proofErr w:type="spellEnd"/>
            <w:r w:rsidRPr="004B23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архитектура (модель клиент-сервер)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68DA11B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26A4D97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282ACC39" w14:textId="77777777" w:rsidTr="004F650B">
        <w:trPr>
          <w:trHeight w:val="20"/>
        </w:trPr>
        <w:tc>
          <w:tcPr>
            <w:tcW w:w="725" w:type="pct"/>
            <w:vMerge/>
          </w:tcPr>
          <w:p w14:paraId="033E203B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167339B" w14:textId="33B851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F336F50" w14:textId="78F5DEE7" w:rsidR="001746F0" w:rsidRPr="001746F0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«интерфейс». Виды интерфейсов. 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3425522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2C8B093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5194C86D" w14:textId="77777777" w:rsidTr="004F650B">
        <w:trPr>
          <w:trHeight w:val="20"/>
        </w:trPr>
        <w:tc>
          <w:tcPr>
            <w:tcW w:w="725" w:type="pct"/>
            <w:vMerge/>
          </w:tcPr>
          <w:p w14:paraId="7CBC1F41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8080DEE" w14:textId="5F421372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480B440B" w14:textId="0B752F12" w:rsidR="001746F0" w:rsidRPr="001746F0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Оболочка командной строки ОС Windows. Интерпретатор cmd.exe . Команды для работы с файловой системой. Команды для автоматизации работы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33E3901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51DC17E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51A1321B" w14:textId="77777777" w:rsidTr="004F650B">
        <w:trPr>
          <w:trHeight w:val="20"/>
        </w:trPr>
        <w:tc>
          <w:tcPr>
            <w:tcW w:w="725" w:type="pct"/>
            <w:vMerge/>
          </w:tcPr>
          <w:p w14:paraId="67014BEC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7CA7A52" w14:textId="55A4DD7F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DC3709B" w14:textId="299B6F6D" w:rsidR="001746F0" w:rsidRPr="001746F0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Скриптовые языки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DC3DBD2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DD50EAF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6F9D163F" w14:textId="77777777" w:rsidTr="004F650B">
        <w:trPr>
          <w:trHeight w:val="20"/>
        </w:trPr>
        <w:tc>
          <w:tcPr>
            <w:tcW w:w="725" w:type="pct"/>
            <w:vMerge/>
          </w:tcPr>
          <w:p w14:paraId="06D64693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55E3BC2" w14:textId="0EA5FE53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B2770D1" w14:textId="4B0E70AE" w:rsidR="001746F0" w:rsidRPr="001746F0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Пакетный файл, командный файл, </w:t>
            </w:r>
            <w:proofErr w:type="spellStart"/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bat</w:t>
            </w:r>
            <w:proofErr w:type="spellEnd"/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-файл, </w:t>
            </w:r>
            <w:proofErr w:type="spellStart"/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cmd</w:t>
            </w:r>
            <w:proofErr w:type="spellEnd"/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-файл, командный интерпретатор. Использование пакетных файлов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31FFEFB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D85C32A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099755F5" w14:textId="77777777" w:rsidTr="00924524">
        <w:trPr>
          <w:trHeight w:val="20"/>
        </w:trPr>
        <w:tc>
          <w:tcPr>
            <w:tcW w:w="725" w:type="pct"/>
            <w:vMerge/>
          </w:tcPr>
          <w:p w14:paraId="5930142A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24826AE6" w14:textId="77777777" w:rsidR="001746F0" w:rsidRPr="001F2382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38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3A4BB2A7" w14:textId="0414085C" w:rsidR="001746F0" w:rsidRPr="009105AA" w:rsidRDefault="0041543E" w:rsidP="004154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B5B2E">
              <w:rPr>
                <w:rFonts w:ascii="Times New Roman" w:hAnsi="Times New Roman" w:cs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625" w:type="pct"/>
            <w:vMerge/>
            <w:vAlign w:val="center"/>
          </w:tcPr>
          <w:p w14:paraId="051173E2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36587582" w14:textId="77777777" w:rsidTr="004F650B">
        <w:trPr>
          <w:trHeight w:val="107"/>
        </w:trPr>
        <w:tc>
          <w:tcPr>
            <w:tcW w:w="725" w:type="pct"/>
            <w:vMerge/>
          </w:tcPr>
          <w:p w14:paraId="0DC95BF8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0D9E2E8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41E29F65" w14:textId="77777777" w:rsidR="001746F0" w:rsidRPr="009105AA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Использование сервисных программ поддержки интерфейсов</w:t>
            </w:r>
          </w:p>
        </w:tc>
        <w:tc>
          <w:tcPr>
            <w:tcW w:w="603" w:type="pct"/>
            <w:vMerge/>
          </w:tcPr>
          <w:p w14:paraId="2E09B99D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6228BC2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050EB85E" w14:textId="77777777" w:rsidTr="004F650B">
        <w:trPr>
          <w:trHeight w:val="107"/>
        </w:trPr>
        <w:tc>
          <w:tcPr>
            <w:tcW w:w="725" w:type="pct"/>
            <w:vMerge/>
          </w:tcPr>
          <w:p w14:paraId="7AA0C282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452DD9B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7A0C37D5" w14:textId="77777777" w:rsidR="001746F0" w:rsidRPr="009105AA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Настройка рабочего стола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1C6CCE2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02AEC02A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746F0" w:rsidRPr="009105AA" w14:paraId="117AE0EF" w14:textId="77777777" w:rsidTr="004F650B">
        <w:trPr>
          <w:trHeight w:val="107"/>
        </w:trPr>
        <w:tc>
          <w:tcPr>
            <w:tcW w:w="725" w:type="pct"/>
            <w:vMerge/>
          </w:tcPr>
          <w:p w14:paraId="20C3AEF7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E1C08C6" w14:textId="77777777" w:rsidR="001746F0" w:rsidRPr="009105AA" w:rsidRDefault="001746F0" w:rsidP="00174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</w:tcPr>
          <w:p w14:paraId="6489505C" w14:textId="77777777" w:rsidR="001746F0" w:rsidRPr="009105AA" w:rsidRDefault="001746F0" w:rsidP="00367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Настройка системы с помощью Панели управления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2DCB301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7CBD36D" w14:textId="77777777" w:rsidR="001746F0" w:rsidRPr="009105AA" w:rsidRDefault="001746F0" w:rsidP="001746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43F06D3" w14:textId="77777777" w:rsidTr="004F650B">
        <w:trPr>
          <w:trHeight w:val="107"/>
        </w:trPr>
        <w:tc>
          <w:tcPr>
            <w:tcW w:w="725" w:type="pct"/>
            <w:vMerge/>
          </w:tcPr>
          <w:p w14:paraId="7055C76F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5D0D926" w14:textId="34E6E408" w:rsidR="004F650B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2" w:type="pct"/>
          </w:tcPr>
          <w:p w14:paraId="582748F7" w14:textId="18C6E518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Работа со встроенными приложениями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627147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44989F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9384B28" w14:textId="77777777" w:rsidTr="004F650B">
        <w:trPr>
          <w:trHeight w:val="107"/>
        </w:trPr>
        <w:tc>
          <w:tcPr>
            <w:tcW w:w="725" w:type="pct"/>
            <w:vMerge/>
          </w:tcPr>
          <w:p w14:paraId="3213DD4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F1BFBCD" w14:textId="025F6CCE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pct"/>
          </w:tcPr>
          <w:p w14:paraId="2F97C49C" w14:textId="69B2AE6B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пакетных файлов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C5E660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C7D97D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EA05E27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05E4F22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Общие сведения о процессах и потоках</w:t>
            </w:r>
          </w:p>
        </w:tc>
        <w:tc>
          <w:tcPr>
            <w:tcW w:w="3047" w:type="pct"/>
            <w:gridSpan w:val="2"/>
          </w:tcPr>
          <w:p w14:paraId="3B2BA87A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14EB1B07" w14:textId="2E2A7BD1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5" w:type="pct"/>
            <w:vMerge w:val="restart"/>
          </w:tcPr>
          <w:p w14:paraId="1A7892B1" w14:textId="4A04AEBC" w:rsidR="004F650B" w:rsidRPr="000A1593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F650B" w:rsidRPr="009105AA" w14:paraId="67768D0C" w14:textId="77777777" w:rsidTr="004F650B">
        <w:trPr>
          <w:trHeight w:val="20"/>
        </w:trPr>
        <w:tc>
          <w:tcPr>
            <w:tcW w:w="725" w:type="pct"/>
            <w:vMerge/>
          </w:tcPr>
          <w:p w14:paraId="0948CD7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8FE48A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5E354DDC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603" w:type="pct"/>
            <w:vMerge/>
          </w:tcPr>
          <w:p w14:paraId="3DF8D70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0E5ED74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9F38076" w14:textId="77777777" w:rsidTr="004F650B">
        <w:trPr>
          <w:trHeight w:val="20"/>
        </w:trPr>
        <w:tc>
          <w:tcPr>
            <w:tcW w:w="725" w:type="pct"/>
            <w:vMerge/>
          </w:tcPr>
          <w:p w14:paraId="36F3DB6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43543DB" w14:textId="1054AA88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4A78F3F0" w14:textId="1B1ED2B0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Применение потоков. Классификация потоков. Реализация потоков</w:t>
            </w:r>
          </w:p>
        </w:tc>
        <w:tc>
          <w:tcPr>
            <w:tcW w:w="603" w:type="pct"/>
            <w:vMerge/>
          </w:tcPr>
          <w:p w14:paraId="1D330DB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AA0E81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3F3B56B" w14:textId="77777777" w:rsidTr="004F650B">
        <w:trPr>
          <w:trHeight w:val="20"/>
        </w:trPr>
        <w:tc>
          <w:tcPr>
            <w:tcW w:w="725" w:type="pct"/>
            <w:vMerge/>
          </w:tcPr>
          <w:p w14:paraId="633589AF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7EFFD35" w14:textId="65F50384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</w:tcPr>
          <w:p w14:paraId="6CD18CAE" w14:textId="4B8FFBAF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прерывания. Последовательность действий при обработке прерываний. Классы прерываний. Рабочая область прерываний. Вектор прерывания. </w:t>
            </w:r>
          </w:p>
        </w:tc>
        <w:tc>
          <w:tcPr>
            <w:tcW w:w="603" w:type="pct"/>
            <w:vMerge/>
          </w:tcPr>
          <w:p w14:paraId="3E0ED26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9AB193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B590C46" w14:textId="77777777" w:rsidTr="004F650B">
        <w:trPr>
          <w:trHeight w:val="20"/>
        </w:trPr>
        <w:tc>
          <w:tcPr>
            <w:tcW w:w="725" w:type="pct"/>
            <w:vMerge/>
          </w:tcPr>
          <w:p w14:paraId="27C3107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15ADBF4" w14:textId="5389F8B9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2" w:type="pct"/>
          </w:tcPr>
          <w:p w14:paraId="15B4E0C2" w14:textId="6DB74782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Стандартные программы обработки прерываний, драйверы устройств.</w:t>
            </w:r>
          </w:p>
        </w:tc>
        <w:tc>
          <w:tcPr>
            <w:tcW w:w="603" w:type="pct"/>
            <w:vMerge/>
          </w:tcPr>
          <w:p w14:paraId="571F200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01CC90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8E507E9" w14:textId="77777777" w:rsidTr="004F650B">
        <w:trPr>
          <w:trHeight w:val="20"/>
        </w:trPr>
        <w:tc>
          <w:tcPr>
            <w:tcW w:w="725" w:type="pct"/>
            <w:vMerge/>
          </w:tcPr>
          <w:p w14:paraId="4A0DEAA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2F0456A" w14:textId="5DF46C1C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pct"/>
          </w:tcPr>
          <w:p w14:paraId="26A3BC31" w14:textId="2B3F2563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Приоритеты прерываний. Вложенные прерывания.</w:t>
            </w:r>
          </w:p>
        </w:tc>
        <w:tc>
          <w:tcPr>
            <w:tcW w:w="603" w:type="pct"/>
            <w:vMerge/>
          </w:tcPr>
          <w:p w14:paraId="72775E9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875C3C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47A2B7F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1696A50C" w14:textId="77777777" w:rsidR="004F650B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AB814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4B2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и планирование процессов</w:t>
            </w:r>
          </w:p>
        </w:tc>
        <w:tc>
          <w:tcPr>
            <w:tcW w:w="3047" w:type="pct"/>
            <w:gridSpan w:val="2"/>
          </w:tcPr>
          <w:p w14:paraId="4C8C5CD6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3FD24CDE" w14:textId="4653CBBF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5" w:type="pct"/>
            <w:vMerge w:val="restart"/>
          </w:tcPr>
          <w:p w14:paraId="01DBB34C" w14:textId="1A010BA6" w:rsidR="004F650B" w:rsidRPr="000A1593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F650B" w:rsidRPr="009105AA" w14:paraId="60047A52" w14:textId="77777777" w:rsidTr="004F650B">
        <w:trPr>
          <w:trHeight w:val="20"/>
        </w:trPr>
        <w:tc>
          <w:tcPr>
            <w:tcW w:w="725" w:type="pct"/>
            <w:vMerge/>
          </w:tcPr>
          <w:p w14:paraId="3DE38C84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D928B94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5A018E9F" w14:textId="10FADB2D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планирования процесса. Алгоритм планирования. Задачи алгоритмов планирования </w:t>
            </w:r>
          </w:p>
        </w:tc>
        <w:tc>
          <w:tcPr>
            <w:tcW w:w="603" w:type="pct"/>
            <w:vMerge/>
          </w:tcPr>
          <w:p w14:paraId="08C94C2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D7AEDE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3A79746" w14:textId="77777777" w:rsidTr="004F650B">
        <w:trPr>
          <w:trHeight w:val="20"/>
        </w:trPr>
        <w:tc>
          <w:tcPr>
            <w:tcW w:w="725" w:type="pct"/>
            <w:vMerge/>
          </w:tcPr>
          <w:p w14:paraId="0262B24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F5D39D0" w14:textId="16ABF0A1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567F9E01" w14:textId="5411FD28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Тупики. Семафоры. Потоки и нити. Системные вызовы и прерывания. Многозадачность</w:t>
            </w:r>
          </w:p>
        </w:tc>
        <w:tc>
          <w:tcPr>
            <w:tcW w:w="603" w:type="pct"/>
            <w:vMerge/>
          </w:tcPr>
          <w:p w14:paraId="78DD7B1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3C8A67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B3321AA" w14:textId="77777777" w:rsidTr="00924524">
        <w:trPr>
          <w:trHeight w:val="20"/>
        </w:trPr>
        <w:tc>
          <w:tcPr>
            <w:tcW w:w="725" w:type="pct"/>
            <w:vMerge/>
          </w:tcPr>
          <w:p w14:paraId="63ADA66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17D6494A" w14:textId="77777777" w:rsidR="004F650B" w:rsidRPr="00A5413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12C65D60" w14:textId="3EE2C6C4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  <w:vMerge/>
            <w:vAlign w:val="center"/>
          </w:tcPr>
          <w:p w14:paraId="5EF8D5E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690297B" w14:textId="77777777" w:rsidTr="004F650B">
        <w:trPr>
          <w:trHeight w:val="20"/>
        </w:trPr>
        <w:tc>
          <w:tcPr>
            <w:tcW w:w="725" w:type="pct"/>
            <w:vMerge/>
          </w:tcPr>
          <w:p w14:paraId="439F3E50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F266ECF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22" w:type="pct"/>
          </w:tcPr>
          <w:p w14:paraId="1075DCAF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1AA">
              <w:rPr>
                <w:rFonts w:ascii="Times New Roman" w:hAnsi="Times New Roman" w:cs="Times New Roman"/>
                <w:bCs/>
              </w:rPr>
              <w:t>Механизмы взаимодействия процессов</w:t>
            </w:r>
          </w:p>
        </w:tc>
        <w:tc>
          <w:tcPr>
            <w:tcW w:w="603" w:type="pct"/>
            <w:vMerge/>
          </w:tcPr>
          <w:p w14:paraId="149FE51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5256492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F63BF18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3394118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  <w:r w:rsidRPr="004B2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памятью</w:t>
            </w:r>
          </w:p>
        </w:tc>
        <w:tc>
          <w:tcPr>
            <w:tcW w:w="3047" w:type="pct"/>
            <w:gridSpan w:val="2"/>
          </w:tcPr>
          <w:p w14:paraId="52702FB8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34E385FA" w14:textId="4F25DE56" w:rsidR="004F650B" w:rsidRPr="009105AA" w:rsidRDefault="004F650B" w:rsidP="001B5B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5" w:type="pct"/>
            <w:vMerge w:val="restart"/>
          </w:tcPr>
          <w:p w14:paraId="1797A363" w14:textId="0AECF2C8" w:rsidR="004F650B" w:rsidRPr="000A1593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F650B" w:rsidRPr="009105AA" w14:paraId="382C2080" w14:textId="77777777" w:rsidTr="004F650B">
        <w:trPr>
          <w:trHeight w:val="20"/>
        </w:trPr>
        <w:tc>
          <w:tcPr>
            <w:tcW w:w="725" w:type="pct"/>
            <w:vMerge/>
          </w:tcPr>
          <w:p w14:paraId="20A6C30D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895A09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5F3DA228" w14:textId="77777777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Абстракция памяти</w:t>
            </w:r>
          </w:p>
        </w:tc>
        <w:tc>
          <w:tcPr>
            <w:tcW w:w="603" w:type="pct"/>
            <w:vMerge/>
          </w:tcPr>
          <w:p w14:paraId="5A82BD4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4A5654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9BF28A8" w14:textId="77777777" w:rsidTr="004F650B">
        <w:trPr>
          <w:trHeight w:val="20"/>
        </w:trPr>
        <w:tc>
          <w:tcPr>
            <w:tcW w:w="725" w:type="pct"/>
            <w:vMerge/>
          </w:tcPr>
          <w:p w14:paraId="0FE7AD10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5E6FB2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493D034B" w14:textId="77777777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Виртуальная память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4B43A1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124BEF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3F6CFC9" w14:textId="77777777" w:rsidTr="004F650B">
        <w:trPr>
          <w:trHeight w:val="20"/>
        </w:trPr>
        <w:tc>
          <w:tcPr>
            <w:tcW w:w="725" w:type="pct"/>
            <w:vMerge/>
          </w:tcPr>
          <w:p w14:paraId="0587727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83F63B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72E09866" w14:textId="77777777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D43811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1BCD2F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0CB0E79" w14:textId="77777777" w:rsidTr="00924524">
        <w:trPr>
          <w:trHeight w:val="20"/>
        </w:trPr>
        <w:tc>
          <w:tcPr>
            <w:tcW w:w="725" w:type="pct"/>
            <w:vMerge/>
          </w:tcPr>
          <w:p w14:paraId="696F40A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6C10B47D" w14:textId="05A3A914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38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7E90D7B" w14:textId="7ACF70DD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B5B2E">
              <w:rPr>
                <w:rFonts w:ascii="Times New Roman" w:hAnsi="Times New Roman" w:cs="Times New Roman"/>
                <w:bCs/>
                <w:sz w:val="24"/>
                <w:szCs w:val="24"/>
              </w:rPr>
              <w:t>/6</w:t>
            </w:r>
          </w:p>
        </w:tc>
        <w:tc>
          <w:tcPr>
            <w:tcW w:w="625" w:type="pct"/>
            <w:vMerge/>
            <w:vAlign w:val="center"/>
          </w:tcPr>
          <w:p w14:paraId="22B6FB1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E279003" w14:textId="77777777" w:rsidTr="004F650B">
        <w:trPr>
          <w:trHeight w:val="107"/>
        </w:trPr>
        <w:tc>
          <w:tcPr>
            <w:tcW w:w="725" w:type="pct"/>
            <w:vMerge/>
          </w:tcPr>
          <w:p w14:paraId="68F71A7C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AC001C7" w14:textId="19E68FC3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2" w:type="pct"/>
          </w:tcPr>
          <w:p w14:paraId="63111D5C" w14:textId="77777777" w:rsidR="004F650B" w:rsidRPr="004B2364" w:rsidRDefault="004F650B" w:rsidP="004F650B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Управление памятью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2A04C1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A94810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D702886" w14:textId="77777777" w:rsidTr="004F650B">
        <w:trPr>
          <w:trHeight w:val="107"/>
        </w:trPr>
        <w:tc>
          <w:tcPr>
            <w:tcW w:w="725" w:type="pct"/>
            <w:vMerge/>
          </w:tcPr>
          <w:p w14:paraId="3ECC973C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9D2B1F6" w14:textId="71885B26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2" w:type="pct"/>
          </w:tcPr>
          <w:p w14:paraId="33020A0D" w14:textId="77777777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Управление процессами с помощью команд операционной системы для работы с процессами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0486CD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5843EF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3ADE7CA" w14:textId="77777777" w:rsidTr="004F650B">
        <w:trPr>
          <w:trHeight w:val="107"/>
        </w:trPr>
        <w:tc>
          <w:tcPr>
            <w:tcW w:w="725" w:type="pct"/>
            <w:vMerge/>
          </w:tcPr>
          <w:p w14:paraId="32CF8F9F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FC592AA" w14:textId="04E7E0E3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2" w:type="pct"/>
          </w:tcPr>
          <w:p w14:paraId="39985DAC" w14:textId="77777777" w:rsidR="004F650B" w:rsidRPr="004B2364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64">
              <w:rPr>
                <w:rFonts w:ascii="Times New Roman" w:hAnsi="Times New Roman" w:cs="Times New Roman"/>
                <w:sz w:val="24"/>
                <w:szCs w:val="24"/>
              </w:rPr>
      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54E682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BFD68E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9566A33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3245ACD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4B2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Файловая система и ввод и вывод информации</w:t>
            </w:r>
          </w:p>
        </w:tc>
        <w:tc>
          <w:tcPr>
            <w:tcW w:w="3047" w:type="pct"/>
            <w:gridSpan w:val="2"/>
          </w:tcPr>
          <w:p w14:paraId="36054299" w14:textId="77777777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2D8B6C9" w14:textId="460B7C1B" w:rsidR="004F650B" w:rsidRPr="009105AA" w:rsidRDefault="004F650B" w:rsidP="001B5B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5" w:type="pct"/>
            <w:vMerge w:val="restart"/>
          </w:tcPr>
          <w:p w14:paraId="4EE8F045" w14:textId="766404F8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F650B" w:rsidRPr="009105AA" w14:paraId="40A8C6A1" w14:textId="77777777" w:rsidTr="004F650B">
        <w:trPr>
          <w:trHeight w:val="20"/>
        </w:trPr>
        <w:tc>
          <w:tcPr>
            <w:tcW w:w="725" w:type="pct"/>
            <w:vMerge/>
          </w:tcPr>
          <w:p w14:paraId="6334FCE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2D7ADC6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273235B6" w14:textId="48AD8568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файловой системы и ее состав. Имена и типы файлов. </w:t>
            </w:r>
          </w:p>
        </w:tc>
        <w:tc>
          <w:tcPr>
            <w:tcW w:w="603" w:type="pct"/>
            <w:vMerge/>
          </w:tcPr>
          <w:p w14:paraId="4C43441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B98D17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AF9227E" w14:textId="77777777" w:rsidTr="004F650B">
        <w:trPr>
          <w:trHeight w:val="20"/>
        </w:trPr>
        <w:tc>
          <w:tcPr>
            <w:tcW w:w="725" w:type="pct"/>
            <w:vMerge/>
          </w:tcPr>
          <w:p w14:paraId="0B3EB32F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F6CD522" w14:textId="22D81EBB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0D396900" w14:textId="43E3D3A7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Логическая и физическая организация файловой системы</w:t>
            </w:r>
          </w:p>
        </w:tc>
        <w:tc>
          <w:tcPr>
            <w:tcW w:w="603" w:type="pct"/>
            <w:vMerge/>
          </w:tcPr>
          <w:p w14:paraId="6E7DCAF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AE1294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EEEC775" w14:textId="77777777" w:rsidTr="004F650B">
        <w:trPr>
          <w:trHeight w:val="20"/>
        </w:trPr>
        <w:tc>
          <w:tcPr>
            <w:tcW w:w="725" w:type="pct"/>
            <w:vMerge/>
          </w:tcPr>
          <w:p w14:paraId="5E07FF8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3E23B0C" w14:textId="03905B25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</w:tcPr>
          <w:p w14:paraId="4900423B" w14:textId="163B8496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Права доступа к файлу. Отображаемые в память файлы.</w:t>
            </w:r>
          </w:p>
        </w:tc>
        <w:tc>
          <w:tcPr>
            <w:tcW w:w="603" w:type="pct"/>
            <w:vMerge/>
          </w:tcPr>
          <w:p w14:paraId="29F9A97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9E7713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C4B2856" w14:textId="77777777" w:rsidTr="004F650B">
        <w:trPr>
          <w:trHeight w:val="20"/>
        </w:trPr>
        <w:tc>
          <w:tcPr>
            <w:tcW w:w="725" w:type="pct"/>
            <w:vMerge/>
          </w:tcPr>
          <w:p w14:paraId="2650E93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90F1522" w14:textId="7FCA4912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2" w:type="pct"/>
          </w:tcPr>
          <w:p w14:paraId="22AA7765" w14:textId="045A3CF2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Форматирование и дефрагментация дисков. Фрагментация памяти. Распределенная файловая система. Управление базовыми и динамическими дисками</w:t>
            </w:r>
          </w:p>
        </w:tc>
        <w:tc>
          <w:tcPr>
            <w:tcW w:w="603" w:type="pct"/>
            <w:vMerge/>
          </w:tcPr>
          <w:p w14:paraId="00B3207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2F0D5E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C7945B5" w14:textId="77777777" w:rsidTr="004F650B">
        <w:trPr>
          <w:trHeight w:val="20"/>
        </w:trPr>
        <w:tc>
          <w:tcPr>
            <w:tcW w:w="725" w:type="pct"/>
            <w:vMerge/>
          </w:tcPr>
          <w:p w14:paraId="21DCDE16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140C5C3" w14:textId="6852EF15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pct"/>
          </w:tcPr>
          <w:p w14:paraId="1CEFA687" w14:textId="14E0CA36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bCs/>
                <w:sz w:val="24"/>
                <w:szCs w:val="24"/>
              </w:rPr>
              <w:t>Дескриптор файла. Защита файловой системы. Разграничение доступа к файлам</w:t>
            </w:r>
          </w:p>
        </w:tc>
        <w:tc>
          <w:tcPr>
            <w:tcW w:w="603" w:type="pct"/>
            <w:vMerge/>
          </w:tcPr>
          <w:p w14:paraId="30D456F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D193E5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C548A38" w14:textId="77777777" w:rsidTr="004F650B">
        <w:trPr>
          <w:trHeight w:val="20"/>
        </w:trPr>
        <w:tc>
          <w:tcPr>
            <w:tcW w:w="725" w:type="pct"/>
            <w:vMerge/>
          </w:tcPr>
          <w:p w14:paraId="4F318EE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3B43525D" w14:textId="128DFE28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2" w:type="pct"/>
          </w:tcPr>
          <w:p w14:paraId="20BB8098" w14:textId="0EBA393C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подсистемы управления вводом-выводом. </w:t>
            </w:r>
          </w:p>
        </w:tc>
        <w:tc>
          <w:tcPr>
            <w:tcW w:w="603" w:type="pct"/>
            <w:vMerge/>
          </w:tcPr>
          <w:p w14:paraId="544113A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F9B854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C10E808" w14:textId="77777777" w:rsidTr="004F650B">
        <w:trPr>
          <w:trHeight w:val="20"/>
        </w:trPr>
        <w:tc>
          <w:tcPr>
            <w:tcW w:w="725" w:type="pct"/>
            <w:vMerge/>
          </w:tcPr>
          <w:p w14:paraId="6025B919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23AEA79" w14:textId="6E8032BA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2" w:type="pct"/>
          </w:tcPr>
          <w:p w14:paraId="4941D722" w14:textId="19326E71" w:rsidR="004F650B" w:rsidRPr="001746F0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6F0">
              <w:rPr>
                <w:rFonts w:ascii="Times New Roman" w:hAnsi="Times New Roman" w:cs="Times New Roman"/>
                <w:sz w:val="24"/>
                <w:szCs w:val="24"/>
              </w:rPr>
              <w:t>Порты ввода-вывода. Механизм взаимодействия ОС с контроллером, прерывания.</w:t>
            </w:r>
          </w:p>
        </w:tc>
        <w:tc>
          <w:tcPr>
            <w:tcW w:w="603" w:type="pct"/>
            <w:vMerge/>
          </w:tcPr>
          <w:p w14:paraId="7DE70F8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44AFE7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08DDFB5" w14:textId="77777777" w:rsidTr="00924524">
        <w:trPr>
          <w:trHeight w:val="20"/>
        </w:trPr>
        <w:tc>
          <w:tcPr>
            <w:tcW w:w="725" w:type="pct"/>
            <w:vMerge/>
          </w:tcPr>
          <w:p w14:paraId="7E7D3DB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25B63535" w14:textId="77777777" w:rsidR="004F650B" w:rsidRPr="003C144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A23F8E9" w14:textId="41A4EAFB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B5B2E">
              <w:rPr>
                <w:rFonts w:ascii="Times New Roman" w:hAnsi="Times New Roman" w:cs="Times New Roman"/>
                <w:bCs/>
                <w:sz w:val="24"/>
                <w:szCs w:val="24"/>
              </w:rPr>
              <w:t>/8</w:t>
            </w:r>
          </w:p>
        </w:tc>
        <w:tc>
          <w:tcPr>
            <w:tcW w:w="625" w:type="pct"/>
            <w:vMerge/>
            <w:vAlign w:val="center"/>
          </w:tcPr>
          <w:p w14:paraId="3110E78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82AED15" w14:textId="77777777" w:rsidTr="004F650B">
        <w:trPr>
          <w:trHeight w:val="107"/>
        </w:trPr>
        <w:tc>
          <w:tcPr>
            <w:tcW w:w="725" w:type="pct"/>
            <w:vMerge/>
          </w:tcPr>
          <w:p w14:paraId="02B3D775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85D4D3D" w14:textId="5E08C65A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2" w:type="pct"/>
          </w:tcPr>
          <w:p w14:paraId="3E68FDAC" w14:textId="43912562" w:rsidR="004F650B" w:rsidRPr="009105AA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программой «Файл-менеджер Проводник»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CD8782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786C47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85CD346" w14:textId="77777777" w:rsidTr="004F650B">
        <w:trPr>
          <w:trHeight w:val="107"/>
        </w:trPr>
        <w:tc>
          <w:tcPr>
            <w:tcW w:w="725" w:type="pct"/>
            <w:vMerge/>
          </w:tcPr>
          <w:p w14:paraId="0DCC042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6C877D4" w14:textId="08EC55B0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2" w:type="pct"/>
          </w:tcPr>
          <w:p w14:paraId="33A9DF2D" w14:textId="4E64D93A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файловыми системами и дисками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6E38F0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2F3A71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3F944ACD" w14:textId="77777777" w:rsidTr="00924524">
        <w:trPr>
          <w:trHeight w:val="20"/>
        </w:trPr>
        <w:tc>
          <w:tcPr>
            <w:tcW w:w="725" w:type="pct"/>
            <w:vMerge/>
          </w:tcPr>
          <w:p w14:paraId="2C2202B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2FCE071C" w14:textId="77777777" w:rsidR="004F650B" w:rsidRPr="00A54130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0DF3899A" w14:textId="7197CF08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5" w:type="pct"/>
            <w:vMerge/>
            <w:vAlign w:val="center"/>
          </w:tcPr>
          <w:p w14:paraId="52F296E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F8D5DC4" w14:textId="77777777" w:rsidTr="004F650B">
        <w:trPr>
          <w:trHeight w:val="20"/>
        </w:trPr>
        <w:tc>
          <w:tcPr>
            <w:tcW w:w="725" w:type="pct"/>
            <w:vMerge/>
          </w:tcPr>
          <w:p w14:paraId="04B021D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40F4A96" w14:textId="3DF4B54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22" w:type="pct"/>
          </w:tcPr>
          <w:p w14:paraId="09AD44A5" w14:textId="4F66BB59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организация файловых систем</w:t>
            </w:r>
          </w:p>
        </w:tc>
        <w:tc>
          <w:tcPr>
            <w:tcW w:w="603" w:type="pct"/>
            <w:vMerge/>
          </w:tcPr>
          <w:p w14:paraId="572F340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8EAB77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FC3573F" w14:textId="77777777" w:rsidTr="004F650B">
        <w:trPr>
          <w:trHeight w:val="20"/>
        </w:trPr>
        <w:tc>
          <w:tcPr>
            <w:tcW w:w="725" w:type="pct"/>
            <w:vMerge/>
          </w:tcPr>
          <w:p w14:paraId="3706725D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D5E361A" w14:textId="5D003C46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22" w:type="pct"/>
          </w:tcPr>
          <w:p w14:paraId="724E2E87" w14:textId="7F037F48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Логическая организация файловых систем</w:t>
            </w:r>
          </w:p>
        </w:tc>
        <w:tc>
          <w:tcPr>
            <w:tcW w:w="603" w:type="pct"/>
            <w:vMerge/>
          </w:tcPr>
          <w:p w14:paraId="3C5BDBE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B0F949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92365CC" w14:textId="77777777" w:rsidTr="00924524">
        <w:trPr>
          <w:trHeight w:val="93"/>
        </w:trPr>
        <w:tc>
          <w:tcPr>
            <w:tcW w:w="725" w:type="pct"/>
            <w:vMerge w:val="restart"/>
          </w:tcPr>
          <w:p w14:paraId="53F6B3D3" w14:textId="128468AC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924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в операционных системах и средах</w:t>
            </w:r>
          </w:p>
        </w:tc>
        <w:tc>
          <w:tcPr>
            <w:tcW w:w="3047" w:type="pct"/>
            <w:gridSpan w:val="2"/>
          </w:tcPr>
          <w:p w14:paraId="3A5D7860" w14:textId="77777777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EDFC2BC" w14:textId="3AA8F6A9" w:rsidR="004F650B" w:rsidRPr="009105AA" w:rsidRDefault="004F650B" w:rsidP="001B5B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5" w:type="pct"/>
            <w:vMerge w:val="restart"/>
          </w:tcPr>
          <w:p w14:paraId="593E6130" w14:textId="33446386" w:rsidR="004F650B" w:rsidRPr="000A1593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FFC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2, ОК 5, ОК 9-ОК 10; ПК 3.1</w:t>
            </w:r>
          </w:p>
        </w:tc>
      </w:tr>
      <w:tr w:rsidR="004F650B" w:rsidRPr="009105AA" w14:paraId="0D1DD43E" w14:textId="77777777" w:rsidTr="004F650B">
        <w:trPr>
          <w:trHeight w:val="20"/>
        </w:trPr>
        <w:tc>
          <w:tcPr>
            <w:tcW w:w="725" w:type="pct"/>
            <w:vMerge/>
          </w:tcPr>
          <w:p w14:paraId="6E052A8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73CB08A" w14:textId="77777777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4E4D8CF4" w14:textId="45C665C5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BIOS: понятие и основные параметры</w:t>
            </w:r>
          </w:p>
        </w:tc>
        <w:tc>
          <w:tcPr>
            <w:tcW w:w="603" w:type="pct"/>
            <w:vMerge/>
          </w:tcPr>
          <w:p w14:paraId="102538E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F0565C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14BF687" w14:textId="77777777" w:rsidTr="004F650B">
        <w:trPr>
          <w:trHeight w:val="268"/>
        </w:trPr>
        <w:tc>
          <w:tcPr>
            <w:tcW w:w="725" w:type="pct"/>
            <w:vMerge/>
          </w:tcPr>
          <w:p w14:paraId="55F9D84D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CEBE566" w14:textId="1F1AC1A2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30CC7BAF" w14:textId="673B2083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Файловые системы </w:t>
            </w: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FB1A55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D20E05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FCF8872" w14:textId="77777777" w:rsidTr="004F650B">
        <w:trPr>
          <w:trHeight w:val="268"/>
        </w:trPr>
        <w:tc>
          <w:tcPr>
            <w:tcW w:w="725" w:type="pct"/>
            <w:vMerge/>
          </w:tcPr>
          <w:p w14:paraId="5A3D48FF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C264210" w14:textId="5F841E69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2C16CE7" w14:textId="625B3BA5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и развития ОС Windows, линейки продуктов.</w:t>
            </w: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 Семейство сетевых ОС компании </w:t>
            </w:r>
            <w:proofErr w:type="spellStart"/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Microsof</w:t>
            </w:r>
            <w:proofErr w:type="spellEnd"/>
            <w:r w:rsidRPr="00367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17BB4F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1D9E91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DF8E8F2" w14:textId="77777777" w:rsidTr="004F650B">
        <w:trPr>
          <w:trHeight w:val="268"/>
        </w:trPr>
        <w:tc>
          <w:tcPr>
            <w:tcW w:w="725" w:type="pct"/>
            <w:vMerge/>
          </w:tcPr>
          <w:p w14:paraId="1082CEEC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548F4DA" w14:textId="762CAC75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5AE5FCC0" w14:textId="610C2505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Структура: NT </w:t>
            </w:r>
            <w:proofErr w:type="spellStart"/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executive</w:t>
            </w:r>
            <w:proofErr w:type="spellEnd"/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 и защищенные подсистемы. 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41E3C5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6FEF48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96C4201" w14:textId="77777777" w:rsidTr="004F650B">
        <w:trPr>
          <w:trHeight w:val="268"/>
        </w:trPr>
        <w:tc>
          <w:tcPr>
            <w:tcW w:w="725" w:type="pct"/>
            <w:vMerge/>
          </w:tcPr>
          <w:p w14:paraId="20B4BE5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0F6188B" w14:textId="476C7162" w:rsidR="004F650B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0C1874A6" w14:textId="1028D863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Планирование и установка операционной системы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13FCA3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73D658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B93A91A" w14:textId="77777777" w:rsidTr="004F650B">
        <w:trPr>
          <w:trHeight w:val="268"/>
        </w:trPr>
        <w:tc>
          <w:tcPr>
            <w:tcW w:w="725" w:type="pct"/>
            <w:vMerge/>
          </w:tcPr>
          <w:p w14:paraId="210D3AF9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39C18A2" w14:textId="26468DE7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669BED7" w14:textId="29F5293A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Объектно-ориентированный подход.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1CB1C9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814A89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6E3EF85" w14:textId="77777777" w:rsidTr="004F650B">
        <w:trPr>
          <w:trHeight w:val="268"/>
        </w:trPr>
        <w:tc>
          <w:tcPr>
            <w:tcW w:w="725" w:type="pct"/>
            <w:vMerge/>
          </w:tcPr>
          <w:p w14:paraId="7033A47E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83A5EFA" w14:textId="7BBE8D76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425A5132" w14:textId="3D3B6BF0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классы утилит. Планировщик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DE9C3B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C06AB3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A763F7D" w14:textId="77777777" w:rsidTr="004F650B">
        <w:trPr>
          <w:trHeight w:val="268"/>
        </w:trPr>
        <w:tc>
          <w:tcPr>
            <w:tcW w:w="725" w:type="pct"/>
            <w:vMerge/>
          </w:tcPr>
          <w:p w14:paraId="4168892C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2633E3D" w14:textId="5845F10F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1457A186" w14:textId="2BA8B62C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Обслуживающие программы. Архиваторы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0DC52B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F5E29C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057FDAB" w14:textId="77777777" w:rsidTr="004F650B">
        <w:trPr>
          <w:trHeight w:val="268"/>
        </w:trPr>
        <w:tc>
          <w:tcPr>
            <w:tcW w:w="725" w:type="pct"/>
            <w:vMerge/>
          </w:tcPr>
          <w:p w14:paraId="29E54A76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C665BB8" w14:textId="0E3DBCC5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5DD98D4A" w14:textId="0261839D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Антивирусные средства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E0E3BD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031B109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9720504" w14:textId="77777777" w:rsidTr="004F650B">
        <w:trPr>
          <w:trHeight w:val="268"/>
        </w:trPr>
        <w:tc>
          <w:tcPr>
            <w:tcW w:w="725" w:type="pct"/>
            <w:vMerge/>
          </w:tcPr>
          <w:p w14:paraId="0AAB654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C597C08" w14:textId="717F8FC1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3FF828EE" w14:textId="7202D867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ОС Windows 7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E470D3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6D2361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EBAC2D7" w14:textId="77777777" w:rsidTr="004F650B">
        <w:trPr>
          <w:trHeight w:val="268"/>
        </w:trPr>
        <w:tc>
          <w:tcPr>
            <w:tcW w:w="725" w:type="pct"/>
            <w:vMerge/>
          </w:tcPr>
          <w:p w14:paraId="236AC54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21E502A" w14:textId="45BAD62D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FF63744" w14:textId="7234D45D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ОС Windows 8, 8.1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3B32E0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BF8B16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DEC5A7B" w14:textId="77777777" w:rsidTr="004F650B">
        <w:trPr>
          <w:trHeight w:val="268"/>
        </w:trPr>
        <w:tc>
          <w:tcPr>
            <w:tcW w:w="725" w:type="pct"/>
            <w:vMerge/>
          </w:tcPr>
          <w:p w14:paraId="4DD186B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A295DA3" w14:textId="2BB747F4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1FFA238A" w14:textId="79B02EA6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ОС Windows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A32193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EFDE94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1F4B61D" w14:textId="77777777" w:rsidTr="004F650B">
        <w:trPr>
          <w:trHeight w:val="268"/>
        </w:trPr>
        <w:tc>
          <w:tcPr>
            <w:tcW w:w="725" w:type="pct"/>
            <w:vMerge/>
          </w:tcPr>
          <w:p w14:paraId="5A87CEB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7114B0C" w14:textId="315019AF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5D78D0AB" w14:textId="49C4D60E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 </w:t>
            </w:r>
            <w:r w:rsidRPr="003675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UNIX</w:t>
            </w: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версии </w:t>
            </w:r>
            <w:r w:rsidRPr="003675F9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LINU</w:t>
            </w:r>
            <w:r w:rsidRPr="003675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EEA0AA2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3A6D2D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6E7AF61" w14:textId="77777777" w:rsidTr="004F650B">
        <w:trPr>
          <w:trHeight w:val="268"/>
        </w:trPr>
        <w:tc>
          <w:tcPr>
            <w:tcW w:w="725" w:type="pct"/>
            <w:vMerge/>
          </w:tcPr>
          <w:p w14:paraId="03FB4F2E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B19469D" w14:textId="68F61155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73B6E9FF" w14:textId="1F54BBDE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>Основные команды и пользовательский интерфейс.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B3BCA3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FCA172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F546BC4" w14:textId="77777777" w:rsidTr="004F650B">
        <w:trPr>
          <w:trHeight w:val="268"/>
        </w:trPr>
        <w:tc>
          <w:tcPr>
            <w:tcW w:w="725" w:type="pct"/>
            <w:vMerge/>
          </w:tcPr>
          <w:p w14:paraId="5850811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375B803" w14:textId="4303E403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7620FE56" w14:textId="10B7F2E4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процессами. Образ, контекст, дескриптор процесса.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ACA32B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A093C1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12E6FDF" w14:textId="77777777" w:rsidTr="004F650B">
        <w:trPr>
          <w:trHeight w:val="268"/>
        </w:trPr>
        <w:tc>
          <w:tcPr>
            <w:tcW w:w="725" w:type="pct"/>
            <w:vMerge/>
          </w:tcPr>
          <w:p w14:paraId="64B73DB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4C80EC4" w14:textId="074F23C8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69EB5B41" w14:textId="7BEDD3FD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Файловые системы UNIX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518B59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FFB27B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1ABBD50" w14:textId="77777777" w:rsidTr="004F650B">
        <w:trPr>
          <w:trHeight w:val="268"/>
        </w:trPr>
        <w:tc>
          <w:tcPr>
            <w:tcW w:w="725" w:type="pct"/>
            <w:vMerge/>
          </w:tcPr>
          <w:p w14:paraId="3E304E6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E3BBBC6" w14:textId="021C5739" w:rsidR="004F650B" w:rsidRPr="009105AA" w:rsidRDefault="004F650B" w:rsidP="004F650B">
            <w:pPr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2" w:type="pct"/>
            <w:tcBorders>
              <w:bottom w:val="single" w:sz="4" w:space="0" w:color="auto"/>
            </w:tcBorders>
          </w:tcPr>
          <w:p w14:paraId="349F8148" w14:textId="6DEA95D5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62F85A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4826C04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726D741" w14:textId="77777777" w:rsidTr="00924524">
        <w:trPr>
          <w:trHeight w:val="20"/>
        </w:trPr>
        <w:tc>
          <w:tcPr>
            <w:tcW w:w="725" w:type="pct"/>
            <w:vMerge/>
          </w:tcPr>
          <w:p w14:paraId="17D41787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3E974B05" w14:textId="77777777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4D25C267" w14:textId="7F0B9126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  <w:r w:rsidR="001B5B2E">
              <w:rPr>
                <w:rFonts w:ascii="Times New Roman" w:hAnsi="Times New Roman" w:cs="Times New Roman"/>
                <w:bCs/>
                <w:sz w:val="24"/>
                <w:szCs w:val="24"/>
              </w:rPr>
              <w:t>/36</w:t>
            </w:r>
          </w:p>
        </w:tc>
        <w:tc>
          <w:tcPr>
            <w:tcW w:w="625" w:type="pct"/>
            <w:vMerge/>
            <w:vAlign w:val="center"/>
          </w:tcPr>
          <w:p w14:paraId="3C9FBD1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84739C8" w14:textId="77777777" w:rsidTr="004F650B">
        <w:trPr>
          <w:trHeight w:val="107"/>
        </w:trPr>
        <w:tc>
          <w:tcPr>
            <w:tcW w:w="725" w:type="pct"/>
            <w:vMerge/>
          </w:tcPr>
          <w:p w14:paraId="081CAAA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ECBEB43" w14:textId="1F20DB72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2" w:type="pct"/>
          </w:tcPr>
          <w:p w14:paraId="000D4954" w14:textId="32A86B45" w:rsidR="004F650B" w:rsidRPr="003675F9" w:rsidRDefault="004F650B" w:rsidP="004F6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5F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коррекция ошибок операционной системы, контроль доступа к операционной системе </w:t>
            </w:r>
          </w:p>
        </w:tc>
        <w:tc>
          <w:tcPr>
            <w:tcW w:w="603" w:type="pct"/>
            <w:vMerge/>
          </w:tcPr>
          <w:p w14:paraId="18C2C2C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02B72D0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71526CAD" w14:textId="77777777" w:rsidTr="004F650B">
        <w:trPr>
          <w:trHeight w:val="107"/>
        </w:trPr>
        <w:tc>
          <w:tcPr>
            <w:tcW w:w="725" w:type="pct"/>
            <w:vMerge/>
          </w:tcPr>
          <w:p w14:paraId="09E0D17E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0D17AAF" w14:textId="4A8F5438" w:rsidR="004F650B" w:rsidRPr="00924524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2" w:type="pct"/>
          </w:tcPr>
          <w:p w14:paraId="4F5C4FFC" w14:textId="3890CAE1" w:rsidR="004F650B" w:rsidRPr="00924524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Установка и настройка системы</w:t>
            </w:r>
          </w:p>
        </w:tc>
        <w:tc>
          <w:tcPr>
            <w:tcW w:w="603" w:type="pct"/>
            <w:vMerge/>
          </w:tcPr>
          <w:p w14:paraId="23754A2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5AB225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1103489" w14:textId="77777777" w:rsidTr="004F650B">
        <w:trPr>
          <w:trHeight w:val="107"/>
        </w:trPr>
        <w:tc>
          <w:tcPr>
            <w:tcW w:w="725" w:type="pct"/>
            <w:vMerge/>
          </w:tcPr>
          <w:p w14:paraId="78584A86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E300078" w14:textId="779EBDD5" w:rsidR="004F650B" w:rsidRPr="00924524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2" w:type="pct"/>
          </w:tcPr>
          <w:p w14:paraId="428EFD4B" w14:textId="44747F56" w:rsidR="004F650B" w:rsidRPr="00924524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Установка параметров автоматического обновления системы</w:t>
            </w:r>
          </w:p>
        </w:tc>
        <w:tc>
          <w:tcPr>
            <w:tcW w:w="603" w:type="pct"/>
            <w:vMerge/>
          </w:tcPr>
          <w:p w14:paraId="0298104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EB501B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389539F4" w14:textId="77777777" w:rsidTr="004F650B">
        <w:trPr>
          <w:trHeight w:val="107"/>
        </w:trPr>
        <w:tc>
          <w:tcPr>
            <w:tcW w:w="725" w:type="pct"/>
            <w:vMerge/>
          </w:tcPr>
          <w:p w14:paraId="625F82DE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52C6587" w14:textId="1FE59E40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2" w:type="pct"/>
          </w:tcPr>
          <w:p w14:paraId="133FAE95" w14:textId="29281D78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Установка новых устройств</w:t>
            </w:r>
          </w:p>
        </w:tc>
        <w:tc>
          <w:tcPr>
            <w:tcW w:w="603" w:type="pct"/>
            <w:vMerge/>
          </w:tcPr>
          <w:p w14:paraId="0D1948F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E12215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97EA5D0" w14:textId="77777777" w:rsidTr="004F650B">
        <w:trPr>
          <w:trHeight w:val="107"/>
        </w:trPr>
        <w:tc>
          <w:tcPr>
            <w:tcW w:w="725" w:type="pct"/>
            <w:vMerge/>
          </w:tcPr>
          <w:p w14:paraId="6B046A9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37A87EA" w14:textId="46F4B91E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2" w:type="pct"/>
          </w:tcPr>
          <w:p w14:paraId="2EBCDA20" w14:textId="5A953762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Управление дисковыми ресурсами</w:t>
            </w:r>
          </w:p>
        </w:tc>
        <w:tc>
          <w:tcPr>
            <w:tcW w:w="603" w:type="pct"/>
            <w:vMerge/>
          </w:tcPr>
          <w:p w14:paraId="1E08C75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1D4BDB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3CA730F6" w14:textId="77777777" w:rsidTr="004F650B">
        <w:trPr>
          <w:trHeight w:val="107"/>
        </w:trPr>
        <w:tc>
          <w:tcPr>
            <w:tcW w:w="725" w:type="pct"/>
            <w:vMerge/>
          </w:tcPr>
          <w:p w14:paraId="110719A0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86EC7C5" w14:textId="356E92C2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2" w:type="pct"/>
          </w:tcPr>
          <w:p w14:paraId="2CF2B6B2" w14:textId="26AFC3CF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командами в операционной системе</w:t>
            </w:r>
          </w:p>
        </w:tc>
        <w:tc>
          <w:tcPr>
            <w:tcW w:w="603" w:type="pct"/>
            <w:vMerge/>
          </w:tcPr>
          <w:p w14:paraId="7657943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8DEF69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D7092A0" w14:textId="77777777" w:rsidTr="004F650B">
        <w:trPr>
          <w:trHeight w:val="107"/>
        </w:trPr>
        <w:tc>
          <w:tcPr>
            <w:tcW w:w="725" w:type="pct"/>
            <w:vMerge/>
          </w:tcPr>
          <w:p w14:paraId="6F59F27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8B84600" w14:textId="6E00F4AA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2" w:type="pct"/>
          </w:tcPr>
          <w:p w14:paraId="00626ECE" w14:textId="4F23CDEF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Использование команд работы с файлами и каталогами. Работа с дисками</w:t>
            </w:r>
          </w:p>
        </w:tc>
        <w:tc>
          <w:tcPr>
            <w:tcW w:w="603" w:type="pct"/>
            <w:vMerge/>
          </w:tcPr>
          <w:p w14:paraId="5B41918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D78C6D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3089DC7C" w14:textId="77777777" w:rsidTr="004F650B">
        <w:trPr>
          <w:trHeight w:val="107"/>
        </w:trPr>
        <w:tc>
          <w:tcPr>
            <w:tcW w:w="725" w:type="pct"/>
            <w:vMerge/>
          </w:tcPr>
          <w:p w14:paraId="73B881F5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85E8D2B" w14:textId="35B715F2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2" w:type="pct"/>
          </w:tcPr>
          <w:p w14:paraId="2E5A5329" w14:textId="15499A36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Конфигурирование файлов</w:t>
            </w:r>
          </w:p>
        </w:tc>
        <w:tc>
          <w:tcPr>
            <w:tcW w:w="603" w:type="pct"/>
            <w:vMerge/>
          </w:tcPr>
          <w:p w14:paraId="5A3509A2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FBF7F7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4EBDA57" w14:textId="77777777" w:rsidTr="004F650B">
        <w:trPr>
          <w:trHeight w:val="107"/>
        </w:trPr>
        <w:tc>
          <w:tcPr>
            <w:tcW w:w="725" w:type="pct"/>
            <w:vMerge/>
          </w:tcPr>
          <w:p w14:paraId="38995EF9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6EDD461A" w14:textId="4BD1A5E0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2" w:type="pct"/>
          </w:tcPr>
          <w:p w14:paraId="39D756DF" w14:textId="2B987DCC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Управление процессами в операционной системе</w:t>
            </w:r>
          </w:p>
        </w:tc>
        <w:tc>
          <w:tcPr>
            <w:tcW w:w="603" w:type="pct"/>
            <w:vMerge/>
          </w:tcPr>
          <w:p w14:paraId="152C739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55A513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5491E31C" w14:textId="77777777" w:rsidTr="004F650B">
        <w:trPr>
          <w:trHeight w:val="107"/>
        </w:trPr>
        <w:tc>
          <w:tcPr>
            <w:tcW w:w="725" w:type="pct"/>
            <w:vMerge/>
          </w:tcPr>
          <w:p w14:paraId="408965A1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720CBB5C" w14:textId="44D56EB9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2" w:type="pct"/>
          </w:tcPr>
          <w:p w14:paraId="6D7CAB82" w14:textId="1D604450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Резервное хранение, командные файлы</w:t>
            </w:r>
          </w:p>
        </w:tc>
        <w:tc>
          <w:tcPr>
            <w:tcW w:w="603" w:type="pct"/>
            <w:vMerge/>
          </w:tcPr>
          <w:p w14:paraId="62CC9A6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E4D3FB5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71B994B" w14:textId="77777777" w:rsidTr="004F650B">
        <w:trPr>
          <w:trHeight w:val="107"/>
        </w:trPr>
        <w:tc>
          <w:tcPr>
            <w:tcW w:w="725" w:type="pct"/>
            <w:vMerge/>
          </w:tcPr>
          <w:p w14:paraId="6DEF1D5D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9465985" w14:textId="4B057BB5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2" w:type="pct"/>
          </w:tcPr>
          <w:p w14:paraId="6AE509F9" w14:textId="57ADF9CD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текстовым редактором</w:t>
            </w:r>
          </w:p>
        </w:tc>
        <w:tc>
          <w:tcPr>
            <w:tcW w:w="603" w:type="pct"/>
            <w:vMerge/>
          </w:tcPr>
          <w:p w14:paraId="6FBC7A4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2CAD156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0B093703" w14:textId="77777777" w:rsidTr="004F650B">
        <w:trPr>
          <w:trHeight w:val="107"/>
        </w:trPr>
        <w:tc>
          <w:tcPr>
            <w:tcW w:w="725" w:type="pct"/>
            <w:vMerge/>
          </w:tcPr>
          <w:p w14:paraId="6816D39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EBF9700" w14:textId="2C67BA0E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2" w:type="pct"/>
          </w:tcPr>
          <w:p w14:paraId="2710CAB8" w14:textId="130A96C5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архиватором</w:t>
            </w:r>
          </w:p>
        </w:tc>
        <w:tc>
          <w:tcPr>
            <w:tcW w:w="603" w:type="pct"/>
            <w:vMerge/>
          </w:tcPr>
          <w:p w14:paraId="4A3DC804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F2F0CC2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CC0329B" w14:textId="77777777" w:rsidTr="004F650B">
        <w:trPr>
          <w:trHeight w:val="107"/>
        </w:trPr>
        <w:tc>
          <w:tcPr>
            <w:tcW w:w="725" w:type="pct"/>
            <w:vMerge/>
          </w:tcPr>
          <w:p w14:paraId="26A29A50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4706AD8D" w14:textId="574589C4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2" w:type="pct"/>
          </w:tcPr>
          <w:p w14:paraId="663CE6CB" w14:textId="7E76127F" w:rsidR="004F650B" w:rsidRPr="00924524" w:rsidRDefault="004F650B" w:rsidP="004F650B">
            <w:pPr>
              <w:tabs>
                <w:tab w:val="left" w:pos="6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Работа с операционной оболочкой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96EDB2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3CDA461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1C219F12" w14:textId="77777777" w:rsidTr="004F650B">
        <w:trPr>
          <w:trHeight w:val="107"/>
        </w:trPr>
        <w:tc>
          <w:tcPr>
            <w:tcW w:w="725" w:type="pct"/>
            <w:vMerge/>
          </w:tcPr>
          <w:p w14:paraId="120984FA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23F2305" w14:textId="15672CC9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2" w:type="pct"/>
          </w:tcPr>
          <w:p w14:paraId="1B2F3323" w14:textId="4F4D6EBE" w:rsidR="004F650B" w:rsidRPr="004F650B" w:rsidRDefault="004F650B" w:rsidP="004F650B">
            <w:pPr>
              <w:tabs>
                <w:tab w:val="left" w:pos="6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Установка ОС 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LINU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>X. Установка приложений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CC981A7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97FEFD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F20E196" w14:textId="77777777" w:rsidTr="004F650B">
        <w:trPr>
          <w:trHeight w:val="107"/>
        </w:trPr>
        <w:tc>
          <w:tcPr>
            <w:tcW w:w="725" w:type="pct"/>
            <w:vMerge/>
          </w:tcPr>
          <w:p w14:paraId="6DF31A5B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224706CD" w14:textId="6541EA29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2" w:type="pct"/>
          </w:tcPr>
          <w:p w14:paraId="19DCB620" w14:textId="189C18D2" w:rsidR="004F650B" w:rsidRPr="004F650B" w:rsidRDefault="004F650B" w:rsidP="004F650B">
            <w:pPr>
              <w:tabs>
                <w:tab w:val="left" w:pos="6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50B">
              <w:rPr>
                <w:rFonts w:ascii="Times New Roman" w:hAnsi="Times New Roman"/>
                <w:bCs/>
                <w:sz w:val="20"/>
                <w:szCs w:val="20"/>
              </w:rPr>
              <w:t xml:space="preserve">Изучение файловой системы 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LINU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X. Работа с файлами и каталогами в ОС 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LINU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>X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343A05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46A5A8F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31BF264" w14:textId="77777777" w:rsidTr="004F650B">
        <w:trPr>
          <w:trHeight w:val="107"/>
        </w:trPr>
        <w:tc>
          <w:tcPr>
            <w:tcW w:w="725" w:type="pct"/>
            <w:vMerge/>
          </w:tcPr>
          <w:p w14:paraId="770EEC13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2839F26" w14:textId="72CA503E" w:rsidR="004F650B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2" w:type="pct"/>
          </w:tcPr>
          <w:p w14:paraId="5E7D2D39" w14:textId="73CA6286" w:rsidR="004F650B" w:rsidRPr="004F650B" w:rsidRDefault="004F650B" w:rsidP="004F650B">
            <w:pPr>
              <w:tabs>
                <w:tab w:val="left" w:pos="6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Управление пользователями и группами ОС 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LINU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>X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33CDB4C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50B5A230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3A0A6110" w14:textId="77777777" w:rsidTr="004F650B">
        <w:trPr>
          <w:trHeight w:val="107"/>
        </w:trPr>
        <w:tc>
          <w:tcPr>
            <w:tcW w:w="725" w:type="pct"/>
            <w:vMerge/>
          </w:tcPr>
          <w:p w14:paraId="5C23693D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55893DAC" w14:textId="447EC911" w:rsidR="004F650B" w:rsidRPr="009105AA" w:rsidRDefault="004F650B" w:rsidP="004F650B">
            <w:pPr>
              <w:spacing w:after="0" w:line="240" w:lineRule="auto"/>
              <w:ind w:left="-153" w:right="-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2" w:type="pct"/>
          </w:tcPr>
          <w:p w14:paraId="0D0FDAA3" w14:textId="78A50517" w:rsidR="004F650B" w:rsidRPr="004F650B" w:rsidRDefault="004F650B" w:rsidP="004F650B">
            <w:pPr>
              <w:tabs>
                <w:tab w:val="left" w:pos="6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Работа с прикладными программами ОС 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LINU</w:t>
            </w:r>
            <w:r w:rsidRPr="004F650B">
              <w:rPr>
                <w:rFonts w:ascii="Times New Roman" w:hAnsi="Times New Roman"/>
                <w:snapToGrid w:val="0"/>
                <w:sz w:val="20"/>
                <w:szCs w:val="20"/>
              </w:rPr>
              <w:t>X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44348F3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145272CA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F8111BC" w14:textId="77777777" w:rsidTr="00CB2966">
        <w:trPr>
          <w:trHeight w:val="184"/>
        </w:trPr>
        <w:tc>
          <w:tcPr>
            <w:tcW w:w="725" w:type="pct"/>
            <w:vMerge/>
          </w:tcPr>
          <w:p w14:paraId="3A35D3E2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7" w:type="pct"/>
            <w:gridSpan w:val="2"/>
          </w:tcPr>
          <w:p w14:paraId="48C49091" w14:textId="45F4D498" w:rsidR="004F650B" w:rsidRPr="00A54130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0">
              <w:rPr>
                <w:rFonts w:ascii="Times New Roman" w:hAnsi="Times New Roman" w:cs="Times New Roman"/>
                <w:b/>
                <w:sz w:val="24"/>
                <w:szCs w:val="24"/>
              </w:rPr>
              <w:t>Семинар</w:t>
            </w:r>
          </w:p>
        </w:tc>
        <w:tc>
          <w:tcPr>
            <w:tcW w:w="603" w:type="pct"/>
            <w:vMerge w:val="restart"/>
          </w:tcPr>
          <w:p w14:paraId="37EAE929" w14:textId="539F2468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5" w:type="pct"/>
            <w:vMerge/>
            <w:vAlign w:val="center"/>
          </w:tcPr>
          <w:p w14:paraId="49FFA59B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7391051" w14:textId="77777777" w:rsidTr="004F650B">
        <w:trPr>
          <w:trHeight w:val="107"/>
        </w:trPr>
        <w:tc>
          <w:tcPr>
            <w:tcW w:w="725" w:type="pct"/>
            <w:vMerge/>
          </w:tcPr>
          <w:p w14:paraId="2B6D4DF5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1B5476D0" w14:textId="3ABB0D74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2" w:type="pct"/>
          </w:tcPr>
          <w:p w14:paraId="125ED5FE" w14:textId="60C51276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BD">
              <w:rPr>
                <w:rFonts w:ascii="Times New Roman" w:hAnsi="Times New Roman" w:cs="Times New Roman"/>
              </w:rPr>
              <w:t>Изучение эмуляторов операционных систем</w:t>
            </w:r>
          </w:p>
        </w:tc>
        <w:tc>
          <w:tcPr>
            <w:tcW w:w="603" w:type="pct"/>
            <w:vMerge/>
          </w:tcPr>
          <w:p w14:paraId="5B442F3D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61D51951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22BACBF8" w14:textId="77777777" w:rsidTr="004F650B">
        <w:trPr>
          <w:trHeight w:val="107"/>
        </w:trPr>
        <w:tc>
          <w:tcPr>
            <w:tcW w:w="725" w:type="pct"/>
            <w:vMerge/>
          </w:tcPr>
          <w:p w14:paraId="74D09B36" w14:textId="77777777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5" w:type="pct"/>
          </w:tcPr>
          <w:p w14:paraId="01DF6447" w14:textId="6415CD5C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2" w:type="pct"/>
          </w:tcPr>
          <w:p w14:paraId="72169C6E" w14:textId="59B749DD" w:rsidR="004F650B" w:rsidRPr="009105AA" w:rsidRDefault="004F650B" w:rsidP="004F6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524">
              <w:rPr>
                <w:rFonts w:ascii="Times New Roman" w:hAnsi="Times New Roman" w:cs="Times New Roman"/>
                <w:sz w:val="24"/>
                <w:szCs w:val="24"/>
              </w:rPr>
              <w:t>Установка операционной системы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87C2158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14:paraId="7D1827C6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B5B2E" w:rsidRPr="009105AA" w14:paraId="08B79488" w14:textId="77777777" w:rsidTr="00924524">
        <w:trPr>
          <w:trHeight w:val="20"/>
        </w:trPr>
        <w:tc>
          <w:tcPr>
            <w:tcW w:w="3772" w:type="pct"/>
            <w:gridSpan w:val="3"/>
          </w:tcPr>
          <w:p w14:paraId="1D31DE99" w14:textId="2CF9779C" w:rsidR="001B5B2E" w:rsidRPr="00665E90" w:rsidRDefault="001B5B2E" w:rsidP="00F06F5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1D354B42" w14:textId="796E64A6" w:rsidR="001B5B2E" w:rsidRDefault="001B5B2E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5" w:type="pct"/>
            <w:vMerge/>
            <w:vAlign w:val="center"/>
          </w:tcPr>
          <w:p w14:paraId="2094D4E2" w14:textId="77777777" w:rsidR="001B5B2E" w:rsidRPr="009105AA" w:rsidRDefault="001B5B2E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6A741EA3" w14:textId="77777777" w:rsidTr="00924524">
        <w:trPr>
          <w:trHeight w:val="20"/>
        </w:trPr>
        <w:tc>
          <w:tcPr>
            <w:tcW w:w="3772" w:type="pct"/>
            <w:gridSpan w:val="3"/>
          </w:tcPr>
          <w:p w14:paraId="190BA554" w14:textId="05D4EB97" w:rsidR="004F650B" w:rsidRPr="009105AA" w:rsidRDefault="00F06F50" w:rsidP="00F06F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E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665E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665E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603" w:type="pct"/>
            <w:vAlign w:val="center"/>
          </w:tcPr>
          <w:p w14:paraId="6ED2397E" w14:textId="0A2A7669" w:rsidR="004F650B" w:rsidRPr="00CE5EC4" w:rsidRDefault="001B5B2E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5" w:type="pct"/>
            <w:vMerge/>
            <w:vAlign w:val="center"/>
          </w:tcPr>
          <w:p w14:paraId="11F47689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650B" w:rsidRPr="009105AA" w14:paraId="4BE1D6B3" w14:textId="77777777" w:rsidTr="00924524">
        <w:trPr>
          <w:trHeight w:val="20"/>
        </w:trPr>
        <w:tc>
          <w:tcPr>
            <w:tcW w:w="3772" w:type="pct"/>
            <w:gridSpan w:val="3"/>
          </w:tcPr>
          <w:p w14:paraId="03C84E40" w14:textId="77777777" w:rsidR="004F650B" w:rsidRPr="009105AA" w:rsidRDefault="004F650B" w:rsidP="004F650B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366EAA78" w14:textId="69804AFA" w:rsidR="004F650B" w:rsidRPr="008709E3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625" w:type="pct"/>
            <w:vMerge/>
            <w:vAlign w:val="center"/>
          </w:tcPr>
          <w:p w14:paraId="4E8E806E" w14:textId="77777777" w:rsidR="004F650B" w:rsidRPr="009105AA" w:rsidRDefault="004F650B" w:rsidP="004F65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1F66998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553DBA85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C29530A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18636E7E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399292AB" w14:textId="54397428" w:rsidR="004C0735" w:rsidRPr="0041543E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543E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</w:t>
      </w:r>
      <w:r w:rsidR="00E77DBD" w:rsidRPr="0041543E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4154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03D" w:rsidRPr="0041543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E77DBD" w:rsidRPr="0041543E">
        <w:rPr>
          <w:rFonts w:ascii="Times New Roman" w:hAnsi="Times New Roman" w:cs="Times New Roman"/>
          <w:bCs/>
          <w:sz w:val="24"/>
          <w:szCs w:val="24"/>
        </w:rPr>
        <w:t>Вычислительной техники, архитектуры персонального компьютера и периферийных устройств</w:t>
      </w:r>
      <w:r w:rsidRPr="0041543E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47117B1E" w14:textId="35AAB9DA" w:rsidR="00F1503D" w:rsidRPr="0041543E" w:rsidRDefault="004C0735" w:rsidP="0041543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1543E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="00E77DBD" w:rsidRPr="0041543E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4154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1543E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E77DBD" w:rsidRPr="0041543E">
        <w:rPr>
          <w:rFonts w:ascii="Times New Roman" w:hAnsi="Times New Roman" w:cs="Times New Roman"/>
          <w:bCs/>
          <w:sz w:val="24"/>
          <w:szCs w:val="24"/>
        </w:rPr>
        <w:t>Вычислительной техники, архитектуры персонального компьютера и периферийных устройств</w:t>
      </w:r>
      <w:r w:rsidRPr="0041543E">
        <w:rPr>
          <w:rFonts w:ascii="Times New Roman" w:hAnsi="Times New Roman" w:cs="Times New Roman"/>
          <w:bCs/>
          <w:sz w:val="24"/>
          <w:szCs w:val="24"/>
        </w:rPr>
        <w:t>»</w:t>
      </w:r>
      <w:r w:rsidR="009227D9" w:rsidRPr="0041543E">
        <w:rPr>
          <w:rFonts w:ascii="Times New Roman" w:hAnsi="Times New Roman" w:cs="Times New Roman"/>
          <w:bCs/>
          <w:sz w:val="24"/>
          <w:szCs w:val="24"/>
        </w:rPr>
        <w:t>:</w:t>
      </w:r>
    </w:p>
    <w:p w14:paraId="5195C67A" w14:textId="0D98378F" w:rsidR="001F2382" w:rsidRDefault="00CB2966" w:rsidP="0041543E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Cs/>
        </w:rPr>
      </w:pPr>
      <w:r w:rsidRPr="0041543E">
        <w:rPr>
          <w:bCs/>
        </w:rPr>
        <w:t>12-15 компьютеров обучающи</w:t>
      </w:r>
      <w:r w:rsidR="001F2382">
        <w:rPr>
          <w:bCs/>
        </w:rPr>
        <w:t>хся</w:t>
      </w:r>
      <w:r w:rsidR="00315220">
        <w:rPr>
          <w:bCs/>
        </w:rPr>
        <w:t>;</w:t>
      </w:r>
    </w:p>
    <w:p w14:paraId="691D03B2" w14:textId="64F978A2" w:rsidR="00CB2966" w:rsidRPr="0041543E" w:rsidRDefault="001F2382" w:rsidP="0041543E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Cs/>
        </w:rPr>
      </w:pPr>
      <w:r>
        <w:rPr>
          <w:bCs/>
        </w:rPr>
        <w:t>компьютер преподавателя;</w:t>
      </w:r>
    </w:p>
    <w:p w14:paraId="4D18A31D" w14:textId="1EFA2297" w:rsidR="001F2382" w:rsidRPr="00315220" w:rsidRDefault="00CB2966" w:rsidP="00315220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/>
          <w:bCs/>
        </w:rPr>
      </w:pPr>
      <w:r w:rsidRPr="0041543E">
        <w:rPr>
          <w:bCs/>
        </w:rPr>
        <w:t>доска</w:t>
      </w:r>
      <w:r w:rsidR="00315220">
        <w:rPr>
          <w:bCs/>
        </w:rPr>
        <w:t>;</w:t>
      </w:r>
      <w:r w:rsidR="0041543E" w:rsidRPr="0041543E">
        <w:rPr>
          <w:bCs/>
        </w:rPr>
        <w:t xml:space="preserve"> </w:t>
      </w:r>
      <w:r w:rsidR="0041543E" w:rsidRPr="00315220">
        <w:rPr>
          <w:bCs/>
        </w:rPr>
        <w:t xml:space="preserve"> </w:t>
      </w:r>
    </w:p>
    <w:p w14:paraId="6477D610" w14:textId="39ECD0F2" w:rsidR="00F1503D" w:rsidRPr="0041543E" w:rsidRDefault="0041543E" w:rsidP="0041543E">
      <w:pPr>
        <w:pStyle w:val="a7"/>
        <w:numPr>
          <w:ilvl w:val="0"/>
          <w:numId w:val="7"/>
        </w:numPr>
        <w:suppressAutoHyphens/>
        <w:spacing w:before="0" w:after="0" w:line="276" w:lineRule="auto"/>
        <w:ind w:left="426"/>
        <w:jc w:val="both"/>
        <w:rPr>
          <w:b/>
          <w:bCs/>
        </w:rPr>
      </w:pPr>
      <w:r w:rsidRPr="0041543E">
        <w:rPr>
          <w:bCs/>
        </w:rPr>
        <w:t>п</w:t>
      </w:r>
      <w:r w:rsidR="00CB2966" w:rsidRPr="0041543E">
        <w:rPr>
          <w:bCs/>
        </w:rPr>
        <w:t>рограммное обеспечение общего и профессионального назначения</w:t>
      </w:r>
      <w:r w:rsidR="00F1503D" w:rsidRPr="0041543E">
        <w:rPr>
          <w:bCs/>
          <w:kern w:val="36"/>
        </w:rPr>
        <w:t>.</w:t>
      </w:r>
    </w:p>
    <w:p w14:paraId="645C14BA" w14:textId="77777777" w:rsidR="004C0735" w:rsidRPr="009105AA" w:rsidRDefault="004C0735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41982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BA36652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06992651" w14:textId="098E0D6E" w:rsidR="00837ADC" w:rsidRPr="009105AA" w:rsidRDefault="00837ADC" w:rsidP="009105A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>Перечень рекомендуемых учебных изданий, Ин</w:t>
      </w:r>
      <w:r w:rsidR="0041543E">
        <w:rPr>
          <w:b/>
          <w:lang w:val="ru-RU" w:eastAsia="ru-RU"/>
        </w:rPr>
        <w:t>тернет-ресурсов, дополнительной</w:t>
      </w:r>
      <w:r w:rsidRPr="009105AA">
        <w:rPr>
          <w:b/>
          <w:lang w:val="ru-RU" w:eastAsia="ru-RU"/>
        </w:rPr>
        <w:t xml:space="preserve"> литературы</w:t>
      </w:r>
    </w:p>
    <w:p w14:paraId="3C5FB2B0" w14:textId="77777777" w:rsidR="00837ADC" w:rsidRPr="0041543E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41543E">
        <w:rPr>
          <w:lang w:val="ru-RU" w:eastAsia="ru-RU"/>
        </w:rPr>
        <w:t>Основные источники (печатные издания):</w:t>
      </w:r>
    </w:p>
    <w:p w14:paraId="3E56EBCB" w14:textId="13EB2977" w:rsidR="0042129F" w:rsidRPr="0041543E" w:rsidRDefault="0041543E" w:rsidP="001F2382">
      <w:pPr>
        <w:pStyle w:val="a3"/>
        <w:widowControl/>
        <w:numPr>
          <w:ilvl w:val="0"/>
          <w:numId w:val="17"/>
        </w:numPr>
        <w:spacing w:line="276" w:lineRule="auto"/>
        <w:ind w:left="426" w:hanging="426"/>
        <w:jc w:val="both"/>
        <w:rPr>
          <w:bCs/>
          <w:lang w:val="ru-RU"/>
        </w:rPr>
      </w:pPr>
      <w:r w:rsidRPr="0041543E">
        <w:rPr>
          <w:lang w:val="ru-RU"/>
        </w:rPr>
        <w:t xml:space="preserve">Операционные системы и среды </w:t>
      </w:r>
      <w:proofErr w:type="spellStart"/>
      <w:r w:rsidRPr="0041543E">
        <w:rPr>
          <w:lang w:val="ru-RU"/>
        </w:rPr>
        <w:t>Батаев</w:t>
      </w:r>
      <w:proofErr w:type="spellEnd"/>
      <w:r w:rsidRPr="0041543E">
        <w:rPr>
          <w:lang w:val="ru-RU"/>
        </w:rPr>
        <w:t xml:space="preserve"> А.В. , </w:t>
      </w:r>
      <w:proofErr w:type="spellStart"/>
      <w:r w:rsidRPr="0041543E">
        <w:rPr>
          <w:lang w:val="ru-RU"/>
        </w:rPr>
        <w:t>Налютин</w:t>
      </w:r>
      <w:proofErr w:type="spellEnd"/>
      <w:r w:rsidRPr="0041543E">
        <w:rPr>
          <w:lang w:val="ru-RU"/>
        </w:rPr>
        <w:t xml:space="preserve"> Н.Ю. , Синицын С.В. </w:t>
      </w:r>
      <w:r w:rsidR="00EA08BE">
        <w:rPr>
          <w:lang w:val="ru-RU"/>
        </w:rPr>
        <w:t xml:space="preserve">- Академия 4-е изд., </w:t>
      </w:r>
      <w:proofErr w:type="spellStart"/>
      <w:r w:rsidR="00EA08BE">
        <w:rPr>
          <w:lang w:val="ru-RU"/>
        </w:rPr>
        <w:t>испр</w:t>
      </w:r>
      <w:proofErr w:type="spellEnd"/>
      <w:r w:rsidR="00EA08BE">
        <w:rPr>
          <w:lang w:val="ru-RU"/>
        </w:rPr>
        <w:t>., 20</w:t>
      </w:r>
      <w:r w:rsidR="00EA08BE" w:rsidRPr="00EA08BE">
        <w:rPr>
          <w:lang w:val="ru-RU"/>
        </w:rPr>
        <w:t>17</w:t>
      </w:r>
    </w:p>
    <w:p w14:paraId="27A0AD21" w14:textId="77777777" w:rsidR="00837ADC" w:rsidRPr="0041543E" w:rsidRDefault="00837ADC" w:rsidP="001F2382">
      <w:pPr>
        <w:pStyle w:val="af"/>
        <w:spacing w:line="276" w:lineRule="auto"/>
      </w:pPr>
      <w:r w:rsidRPr="0041543E">
        <w:t>Электронные</w:t>
      </w:r>
      <w:r w:rsidRPr="0041543E">
        <w:rPr>
          <w:spacing w:val="-3"/>
        </w:rPr>
        <w:t xml:space="preserve"> </w:t>
      </w:r>
      <w:r w:rsidRPr="0041543E">
        <w:t>издания:</w:t>
      </w:r>
    </w:p>
    <w:p w14:paraId="50319B87" w14:textId="77777777" w:rsidR="004B366C" w:rsidRPr="00B83F85" w:rsidRDefault="004B366C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Федеральный центр информационно-образовательных ресурсов — ФЦИОР. </w:t>
      </w:r>
      <w:r w:rsidRPr="00B83F85">
        <w:rPr>
          <w:rStyle w:val="c72"/>
          <w:rFonts w:ascii="Times New Roman" w:hAnsi="Times New Roman" w:cs="Times New Roman"/>
          <w:color w:val="000000"/>
        </w:rPr>
        <w:t xml:space="preserve">Форма доступа: </w:t>
      </w:r>
      <w:r w:rsidRPr="00B83F85">
        <w:rPr>
          <w:rFonts w:ascii="Times New Roman" w:hAnsi="Times New Roman" w:cs="Times New Roman"/>
          <w:bCs/>
        </w:rPr>
        <w:t>http://</w:t>
      </w: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www.fcior.edu.ru. </w:t>
      </w:r>
    </w:p>
    <w:p w14:paraId="1A285CC4" w14:textId="77777777" w:rsidR="004B366C" w:rsidRPr="00B83F85" w:rsidRDefault="004B366C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Единая коллекция цифровых образовательных ресурсов. </w:t>
      </w:r>
      <w:r w:rsidRPr="00B83F85">
        <w:rPr>
          <w:rStyle w:val="c72"/>
          <w:rFonts w:ascii="Times New Roman" w:hAnsi="Times New Roman" w:cs="Times New Roman"/>
          <w:color w:val="000000"/>
        </w:rPr>
        <w:t xml:space="preserve">Форма доступа: </w:t>
      </w:r>
      <w:r w:rsidRPr="00B83F85">
        <w:rPr>
          <w:rFonts w:ascii="Times New Roman" w:hAnsi="Times New Roman" w:cs="Times New Roman"/>
          <w:bCs/>
        </w:rPr>
        <w:t>http://</w:t>
      </w: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 www.school-collection.edu.ru</w:t>
      </w:r>
    </w:p>
    <w:p w14:paraId="197B9310" w14:textId="77777777" w:rsidR="004B366C" w:rsidRPr="00B83F85" w:rsidRDefault="004B366C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B83F85">
        <w:rPr>
          <w:rFonts w:ascii="Times New Roman" w:hAnsi="Times New Roman" w:cs="Times New Roman"/>
          <w:color w:val="000000"/>
          <w:shd w:val="clear" w:color="auto" w:fill="FFFFFF"/>
        </w:rPr>
        <w:t>Открытые интернет-курсы «</w:t>
      </w:r>
      <w:proofErr w:type="spellStart"/>
      <w:r w:rsidRPr="00B83F85">
        <w:rPr>
          <w:rFonts w:ascii="Times New Roman" w:hAnsi="Times New Roman" w:cs="Times New Roman"/>
          <w:color w:val="000000"/>
          <w:shd w:val="clear" w:color="auto" w:fill="FFFFFF"/>
        </w:rPr>
        <w:t>Интуит</w:t>
      </w:r>
      <w:proofErr w:type="spellEnd"/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» по курсу «Информатика». </w:t>
      </w:r>
      <w:r w:rsidRPr="00B83F85">
        <w:rPr>
          <w:rStyle w:val="c72"/>
          <w:rFonts w:ascii="Times New Roman" w:hAnsi="Times New Roman" w:cs="Times New Roman"/>
          <w:color w:val="000000"/>
        </w:rPr>
        <w:t xml:space="preserve">Форма доступа: </w:t>
      </w:r>
      <w:r w:rsidRPr="00B83F85">
        <w:rPr>
          <w:rFonts w:ascii="Times New Roman" w:hAnsi="Times New Roman" w:cs="Times New Roman"/>
          <w:bCs/>
        </w:rPr>
        <w:t>http://</w:t>
      </w: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 www.intuit.ru/studies/courses</w:t>
      </w:r>
    </w:p>
    <w:p w14:paraId="34C587B5" w14:textId="77777777" w:rsidR="004B366C" w:rsidRPr="00B83F85" w:rsidRDefault="004B366C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Открытые электронные курсы «ИИТО ЮНЕСКО» по информационным технологиям. </w:t>
      </w:r>
      <w:r w:rsidRPr="00B83F85">
        <w:rPr>
          <w:rStyle w:val="c72"/>
          <w:rFonts w:ascii="Times New Roman" w:hAnsi="Times New Roman" w:cs="Times New Roman"/>
          <w:color w:val="000000"/>
        </w:rPr>
        <w:t xml:space="preserve">Форма доступа: </w:t>
      </w:r>
      <w:r w:rsidRPr="00B83F85">
        <w:rPr>
          <w:rFonts w:ascii="Times New Roman" w:hAnsi="Times New Roman" w:cs="Times New Roman"/>
          <w:bCs/>
        </w:rPr>
        <w:t>http://</w:t>
      </w: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 www.lms.iite.unesco.org</w:t>
      </w:r>
    </w:p>
    <w:p w14:paraId="18F3FBC1" w14:textId="52F96226" w:rsidR="004B366C" w:rsidRDefault="004B366C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B83F85">
        <w:rPr>
          <w:rFonts w:ascii="Times New Roman" w:hAnsi="Times New Roman" w:cs="Times New Roman"/>
          <w:color w:val="000000"/>
          <w:shd w:val="clear" w:color="auto" w:fill="FFFFFF"/>
        </w:rPr>
        <w:t>Открытая электронная библиотека «ИИТО ЮНЕСКО» по ИКТ в образовании.</w:t>
      </w:r>
      <w:r w:rsidRPr="00B83F85">
        <w:rPr>
          <w:rStyle w:val="c72"/>
          <w:rFonts w:ascii="Times New Roman" w:hAnsi="Times New Roman" w:cs="Times New Roman"/>
          <w:color w:val="000000"/>
        </w:rPr>
        <w:t xml:space="preserve"> Форма доступа: </w:t>
      </w:r>
      <w:r w:rsidRPr="00B83F85">
        <w:rPr>
          <w:rFonts w:ascii="Times New Roman" w:hAnsi="Times New Roman" w:cs="Times New Roman"/>
          <w:bCs/>
        </w:rPr>
        <w:t>http://</w:t>
      </w:r>
      <w:r w:rsidRPr="00B83F85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hyperlink r:id="rId9" w:history="1">
        <w:r w:rsidR="00315220" w:rsidRPr="008C4354">
          <w:rPr>
            <w:rStyle w:val="af6"/>
            <w:rFonts w:ascii="Times New Roman" w:hAnsi="Times New Roman" w:cs="Times New Roman"/>
            <w:shd w:val="clear" w:color="auto" w:fill="FFFFFF"/>
          </w:rPr>
          <w:t>http://ru.iite.unesco.org/publications</w:t>
        </w:r>
      </w:hyperlink>
    </w:p>
    <w:p w14:paraId="4392888F" w14:textId="12E0ECD1" w:rsidR="00315220" w:rsidRDefault="00315220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Знаниум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https://znanium.com/</w:t>
      </w:r>
    </w:p>
    <w:p w14:paraId="2979346E" w14:textId="6499CDF3" w:rsidR="00315220" w:rsidRPr="00B83F85" w:rsidRDefault="00315220" w:rsidP="001F2382">
      <w:pPr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Электронная библиотечная система Лань </w:t>
      </w:r>
      <w:r w:rsidRPr="00315220">
        <w:rPr>
          <w:rFonts w:ascii="Times New Roman" w:hAnsi="Times New Roman" w:cs="Times New Roman"/>
          <w:color w:val="000000"/>
          <w:shd w:val="clear" w:color="auto" w:fill="FFFFFF"/>
        </w:rPr>
        <w:t>https://e.lanbook.com/</w:t>
      </w:r>
    </w:p>
    <w:p w14:paraId="4A1AD030" w14:textId="77777777" w:rsidR="00837ADC" w:rsidRPr="0041543E" w:rsidRDefault="00837ADC" w:rsidP="001F2382">
      <w:pPr>
        <w:pStyle w:val="af"/>
        <w:spacing w:line="276" w:lineRule="auto"/>
      </w:pPr>
      <w:r w:rsidRPr="0041543E">
        <w:t>Дополнительные</w:t>
      </w:r>
      <w:r w:rsidRPr="0041543E">
        <w:rPr>
          <w:spacing w:val="-4"/>
        </w:rPr>
        <w:t xml:space="preserve"> </w:t>
      </w:r>
      <w:r w:rsidRPr="0041543E">
        <w:t>источники</w:t>
      </w:r>
      <w:r w:rsidRPr="0041543E">
        <w:rPr>
          <w:spacing w:val="1"/>
        </w:rPr>
        <w:t xml:space="preserve"> </w:t>
      </w:r>
      <w:r w:rsidRPr="0041543E">
        <w:t>(печатные</w:t>
      </w:r>
      <w:r w:rsidRPr="0041543E">
        <w:rPr>
          <w:spacing w:val="-5"/>
        </w:rPr>
        <w:t xml:space="preserve"> </w:t>
      </w:r>
      <w:r w:rsidRPr="0041543E">
        <w:t>издания):</w:t>
      </w:r>
    </w:p>
    <w:p w14:paraId="07671375" w14:textId="77777777" w:rsidR="0041543E" w:rsidRPr="0041543E" w:rsidRDefault="0041543E" w:rsidP="001F2382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hAnsi="Times New Roman" w:cs="Times New Roman"/>
          <w:bCs/>
        </w:rPr>
      </w:pPr>
      <w:proofErr w:type="spellStart"/>
      <w:r w:rsidRPr="0041543E">
        <w:rPr>
          <w:rFonts w:ascii="Times New Roman" w:hAnsi="Times New Roman" w:cs="Times New Roman"/>
          <w:bCs/>
        </w:rPr>
        <w:t>Партыка</w:t>
      </w:r>
      <w:proofErr w:type="spellEnd"/>
      <w:r w:rsidRPr="0041543E">
        <w:rPr>
          <w:rFonts w:ascii="Times New Roman" w:hAnsi="Times New Roman" w:cs="Times New Roman"/>
          <w:bCs/>
        </w:rPr>
        <w:t xml:space="preserve"> Т.Л., Попов И.И. Информационная безопасность: Учебное пособие для студентов учреждений среднего профессионального образования / Т.Л. </w:t>
      </w:r>
      <w:proofErr w:type="spellStart"/>
      <w:r w:rsidRPr="0041543E">
        <w:rPr>
          <w:rFonts w:ascii="Times New Roman" w:hAnsi="Times New Roman" w:cs="Times New Roman"/>
          <w:bCs/>
        </w:rPr>
        <w:t>Партыка</w:t>
      </w:r>
      <w:proofErr w:type="spellEnd"/>
      <w:r w:rsidRPr="0041543E">
        <w:rPr>
          <w:rFonts w:ascii="Times New Roman" w:hAnsi="Times New Roman" w:cs="Times New Roman"/>
          <w:bCs/>
        </w:rPr>
        <w:t xml:space="preserve">, И.И. Попов – 2-е изд., </w:t>
      </w:r>
      <w:proofErr w:type="spellStart"/>
      <w:r w:rsidRPr="0041543E">
        <w:rPr>
          <w:rFonts w:ascii="Times New Roman" w:hAnsi="Times New Roman" w:cs="Times New Roman"/>
          <w:bCs/>
        </w:rPr>
        <w:t>испр</w:t>
      </w:r>
      <w:proofErr w:type="spellEnd"/>
      <w:r w:rsidRPr="0041543E">
        <w:rPr>
          <w:rFonts w:ascii="Times New Roman" w:hAnsi="Times New Roman" w:cs="Times New Roman"/>
          <w:bCs/>
        </w:rPr>
        <w:t>. и доп. М.: ФОРУМ: ИНФРА-М, 2007. – 368 с.</w:t>
      </w:r>
    </w:p>
    <w:p w14:paraId="186223E2" w14:textId="77777777" w:rsidR="0041543E" w:rsidRPr="0041543E" w:rsidRDefault="0041543E" w:rsidP="001F2382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jc w:val="both"/>
        <w:rPr>
          <w:rFonts w:ascii="Times New Roman" w:hAnsi="Times New Roman" w:cs="Times New Roman"/>
          <w:bCs/>
        </w:rPr>
      </w:pPr>
      <w:r w:rsidRPr="0041543E">
        <w:rPr>
          <w:rFonts w:ascii="Times New Roman" w:hAnsi="Times New Roman" w:cs="Times New Roman"/>
          <w:bCs/>
        </w:rPr>
        <w:t>Мельников, В.П. Информационная безопасность: Учеб. пособие для студ. учреждений сред. проф. образования / В.П. Мельников, С.А. Клейменов, А.М. Петраков; под редакцией С.А. Клейменова – 6-е изд., стер. М.: Издательский центр «Академия», 2011. – 362 с.</w:t>
      </w:r>
    </w:p>
    <w:p w14:paraId="28A05D97" w14:textId="16B019DB" w:rsidR="006B61A0" w:rsidRPr="00315220" w:rsidRDefault="0041543E" w:rsidP="00315220">
      <w:pPr>
        <w:pStyle w:val="a3"/>
        <w:widowControl/>
        <w:numPr>
          <w:ilvl w:val="0"/>
          <w:numId w:val="1"/>
        </w:numPr>
        <w:spacing w:line="276" w:lineRule="auto"/>
        <w:ind w:left="426"/>
        <w:jc w:val="both"/>
        <w:rPr>
          <w:lang w:val="ru-RU"/>
        </w:rPr>
      </w:pPr>
      <w:r w:rsidRPr="00315220">
        <w:rPr>
          <w:bCs/>
          <w:lang w:val="ru-RU"/>
        </w:rPr>
        <w:t xml:space="preserve">Голицина, О. Л. Программное обеспечение: Уч. пособие / Т.Л. </w:t>
      </w:r>
      <w:proofErr w:type="spellStart"/>
      <w:r w:rsidRPr="00315220">
        <w:rPr>
          <w:bCs/>
          <w:lang w:val="ru-RU"/>
        </w:rPr>
        <w:t>Партыка</w:t>
      </w:r>
      <w:proofErr w:type="spellEnd"/>
      <w:r w:rsidRPr="00315220">
        <w:rPr>
          <w:bCs/>
          <w:lang w:val="ru-RU"/>
        </w:rPr>
        <w:t>, И.И. Попов – М.: ФОРУМ: ИНФРА-М, 2006. – 350 с</w:t>
      </w:r>
      <w:r w:rsidR="006B61A0" w:rsidRPr="00315220">
        <w:rPr>
          <w:lang w:val="ru-RU"/>
        </w:rPr>
        <w:t>.</w:t>
      </w:r>
    </w:p>
    <w:p w14:paraId="2B333E9A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7F55E21" w14:textId="77777777" w:rsidR="0042129F" w:rsidRPr="0014501E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4501E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14501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F5FFC" w:rsidRPr="0014501E">
        <w:rPr>
          <w:rFonts w:ascii="Times New Roman" w:hAnsi="Times New Roman" w:cs="Times New Roman"/>
          <w:b/>
          <w:iCs/>
          <w:sz w:val="24"/>
          <w:szCs w:val="24"/>
        </w:rPr>
        <w:t>ОП.01 ОПЕРАЦИОННЫЕ СИСТЕМЫ И СРЕДЫ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1"/>
        <w:gridCol w:w="3585"/>
        <w:gridCol w:w="2619"/>
      </w:tblGrid>
      <w:tr w:rsidR="00115C9D" w:rsidRPr="0014501E" w14:paraId="5CCF19FF" w14:textId="77777777" w:rsidTr="00CE5EC4">
        <w:trPr>
          <w:trHeight w:val="191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049" w14:textId="77777777" w:rsidR="00115C9D" w:rsidRPr="0014501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BED" w14:textId="77777777" w:rsidR="00115C9D" w:rsidRPr="0014501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933A" w14:textId="77777777" w:rsidR="00115C9D" w:rsidRPr="0014501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BA32F4" w:rsidRPr="0014501E" w14:paraId="4032EF2A" w14:textId="77777777" w:rsidTr="001B5B2E">
        <w:trPr>
          <w:trHeight w:val="6909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1CE5F" w14:textId="772BB376" w:rsidR="00BA32F4" w:rsidRPr="0014501E" w:rsidRDefault="00BA32F4" w:rsidP="00303405">
            <w:pPr>
              <w:tabs>
                <w:tab w:val="right" w:pos="36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  <w:r w:rsidR="003034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  <w:p w14:paraId="3236EEF9" w14:textId="77777777" w:rsidR="00BA32F4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Состав и принципы работы операционных систем и сред.</w:t>
            </w:r>
          </w:p>
          <w:p w14:paraId="007AA5D8" w14:textId="77777777" w:rsidR="00BA32F4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Понятие, основные функции, типы операционных систем.</w:t>
            </w:r>
          </w:p>
          <w:p w14:paraId="6B84E9A2" w14:textId="77777777" w:rsidR="00303405" w:rsidRPr="0014501E" w:rsidRDefault="00303405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90BB5" w14:textId="77777777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памятью.</w:t>
            </w:r>
          </w:p>
          <w:p w14:paraId="33832075" w14:textId="77777777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Машинно-независимые свойства операционных систем: работу с файлами, планирование заданий, распределение ресурсов.</w:t>
            </w:r>
          </w:p>
          <w:p w14:paraId="4880F7B4" w14:textId="77777777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операционных систем.</w:t>
            </w:r>
          </w:p>
          <w:p w14:paraId="16AB8E02" w14:textId="77777777" w:rsidR="00BA32F4" w:rsidRDefault="00BA32F4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поддержки устройств, драйверы оборудования.</w:t>
            </w:r>
          </w:p>
          <w:p w14:paraId="18BADCC1" w14:textId="77777777" w:rsidR="00303405" w:rsidRDefault="00303405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3A43D" w14:textId="77777777" w:rsidR="00303405" w:rsidRPr="0014501E" w:rsidRDefault="00303405" w:rsidP="0030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52448" w14:textId="4E739F7E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B46" w14:textId="77777777" w:rsidR="00BA32F4" w:rsidRPr="00303405" w:rsidRDefault="00BA32F4" w:rsidP="0030340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03405">
              <w:rPr>
                <w:rFonts w:ascii="Times New Roman" w:hAnsi="Times New Roman"/>
                <w:i/>
                <w:sz w:val="24"/>
                <w:szCs w:val="24"/>
              </w:rPr>
              <w:t>Демонстрация знаний</w:t>
            </w:r>
          </w:p>
          <w:p w14:paraId="421FAF89" w14:textId="5D53F1B1" w:rsidR="00303405" w:rsidRDefault="00303405" w:rsidP="00303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405">
              <w:rPr>
                <w:rFonts w:ascii="Times New Roman" w:hAnsi="Times New Roman"/>
                <w:sz w:val="24"/>
                <w:szCs w:val="24"/>
              </w:rPr>
              <w:t xml:space="preserve">Знание основных структурных элементов </w:t>
            </w:r>
            <w:r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14:paraId="1CA992D2" w14:textId="4273B21D" w:rsidR="00BA32F4" w:rsidRPr="00303405" w:rsidRDefault="00303405" w:rsidP="00303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классификации, подходов к применению понятию ОС</w:t>
            </w:r>
          </w:p>
          <w:p w14:paraId="1FA4FDD4" w14:textId="51F2CFAA" w:rsidR="00BA32F4" w:rsidRDefault="00303405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особенностей функционирования машинно-зависимых</w:t>
            </w:r>
            <w:r w:rsidRPr="003034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свойства операционных систем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особенностей их настройки в интерфейсе ОС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Windows</w:t>
            </w:r>
          </w:p>
          <w:p w14:paraId="0BB8A708" w14:textId="168DF6B0" w:rsidR="00303405" w:rsidRPr="00C2702D" w:rsidRDefault="00303405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особенностей функционирования машинно</w:t>
            </w:r>
            <w:r w:rsidRPr="003034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</w:t>
            </w:r>
            <w:r w:rsidRPr="003034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зависимы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3034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свойства операционных систем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особенностей их настройки в интерфейсе ОС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Windows</w:t>
            </w:r>
          </w:p>
          <w:p w14:paraId="216F7AA2" w14:textId="439726DE" w:rsidR="00303405" w:rsidRPr="00303405" w:rsidRDefault="00303405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 особенностей функционирования драйверов как способа взаимодействия устройств с ОС</w:t>
            </w:r>
          </w:p>
          <w:p w14:paraId="32F16744" w14:textId="14AFC5C6" w:rsidR="00303405" w:rsidRPr="00303405" w:rsidRDefault="00303405" w:rsidP="00303405">
            <w:pPr>
              <w:tabs>
                <w:tab w:val="left" w:pos="347"/>
                <w:tab w:val="left" w:pos="9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34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особенностей работы различных видов интерфейсов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DEC974" w14:textId="1A0D4169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в рамках текущего контроля результатов выполнения индивидуальных заданий, результатов выполнения практических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</w:t>
            </w:r>
            <w:r w:rsidRPr="00145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устный индивидуальный опрос.</w:t>
            </w:r>
          </w:p>
          <w:p w14:paraId="70491EE3" w14:textId="21E36B04" w:rsidR="00BA32F4" w:rsidRPr="0014501E" w:rsidRDefault="00BA32F4" w:rsidP="0030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BA32F4" w:rsidRPr="0014501E" w14:paraId="20A01002" w14:textId="77777777" w:rsidTr="00BA32F4">
        <w:trPr>
          <w:trHeight w:val="5616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F1306A" w14:textId="7777777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55DB096E" w14:textId="7777777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операционных систем и сред для обеспечения работы вычислительной техники.</w:t>
            </w:r>
          </w:p>
          <w:p w14:paraId="4F05A045" w14:textId="7777777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Работать в конкретной операционной системе.</w:t>
            </w:r>
          </w:p>
          <w:p w14:paraId="25E252B5" w14:textId="7777777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Работать со стандартными программами операционной системы.</w:t>
            </w:r>
          </w:p>
          <w:p w14:paraId="768BA2D9" w14:textId="7777777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Устанавливать и сопровождать операционные системы.</w:t>
            </w:r>
          </w:p>
          <w:p w14:paraId="07B9779A" w14:textId="65F34867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501E">
              <w:rPr>
                <w:rFonts w:ascii="Times New Roman" w:hAnsi="Times New Roman" w:cs="Times New Roman"/>
                <w:sz w:val="24"/>
                <w:szCs w:val="24"/>
              </w:rPr>
              <w:t>Поддерживать приложения различных операционных систем.</w:t>
            </w:r>
            <w:r w:rsidRPr="00145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279D" w14:textId="34459FCA" w:rsidR="00BA32F4" w:rsidRDefault="00BA32F4" w:rsidP="008B1B8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3405">
              <w:rPr>
                <w:rFonts w:ascii="Times New Roman" w:hAnsi="Times New Roman"/>
                <w:i/>
                <w:sz w:val="24"/>
                <w:szCs w:val="24"/>
              </w:rPr>
              <w:t>Демонстрация умений</w:t>
            </w:r>
          </w:p>
          <w:p w14:paraId="6E0FE2BE" w14:textId="2E49D877" w:rsidR="00303405" w:rsidRDefault="00303405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интерфейса ОС, различных диспетчеров для настройки ОС и взаимодействия с ней</w:t>
            </w:r>
          </w:p>
          <w:p w14:paraId="620227D1" w14:textId="69FBBF73" w:rsidR="00303405" w:rsidRP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B1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</w:p>
          <w:p w14:paraId="79EC9B01" w14:textId="77777777" w:rsidR="008B1B8E" w:rsidRP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52E9F3" w14:textId="7CD68DF0" w:rsidR="008B1B8E" w:rsidRP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со стандартными приложениями в 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B1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</w:p>
          <w:p w14:paraId="71ADC2D1" w14:textId="5B0D7549" w:rsid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ОС на реальную и виртуальную машины</w:t>
            </w:r>
          </w:p>
          <w:p w14:paraId="06FE622B" w14:textId="77777777" w:rsidR="008B1B8E" w:rsidRP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работы различных видов программного обеспечения в 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B1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</w:p>
          <w:p w14:paraId="2E596955" w14:textId="795D5C67" w:rsidR="008B1B8E" w:rsidRPr="008B1B8E" w:rsidRDefault="008B1B8E" w:rsidP="008B1B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2E1167" w14:textId="77777777" w:rsidR="00BA32F4" w:rsidRPr="00303405" w:rsidRDefault="00BA32F4" w:rsidP="008B1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20B00A" w14:textId="53C3EA58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оценивание выполнения практических </w:t>
            </w:r>
            <w:r w:rsidRPr="001F2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занятий.</w:t>
            </w:r>
          </w:p>
          <w:p w14:paraId="3C54E9F4" w14:textId="3E5CDE92" w:rsidR="00BA32F4" w:rsidRPr="0014501E" w:rsidRDefault="00BA32F4" w:rsidP="00772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0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защиты практических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занятий</w:t>
            </w:r>
          </w:p>
        </w:tc>
      </w:tr>
    </w:tbl>
    <w:p w14:paraId="260F3902" w14:textId="372AA65D" w:rsidR="00D86A76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Sect="00270F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BC106" w14:textId="77777777" w:rsidR="00CC65AE" w:rsidRDefault="00CC65AE" w:rsidP="0042129F">
      <w:pPr>
        <w:spacing w:after="0" w:line="240" w:lineRule="auto"/>
      </w:pPr>
      <w:r>
        <w:separator/>
      </w:r>
    </w:p>
  </w:endnote>
  <w:endnote w:type="continuationSeparator" w:id="0">
    <w:p w14:paraId="3F0890EB" w14:textId="77777777" w:rsidR="00CC65AE" w:rsidRDefault="00CC65AE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19F59982" w14:textId="537450EF" w:rsidR="00C2702D" w:rsidRDefault="00C270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A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E0EBD41" w14:textId="77777777" w:rsidR="00C2702D" w:rsidRDefault="00C2702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41404" w14:textId="77777777" w:rsidR="00CC65AE" w:rsidRDefault="00CC65AE" w:rsidP="0042129F">
      <w:pPr>
        <w:spacing w:after="0" w:line="240" w:lineRule="auto"/>
      </w:pPr>
      <w:r>
        <w:separator/>
      </w:r>
    </w:p>
  </w:footnote>
  <w:footnote w:type="continuationSeparator" w:id="0">
    <w:p w14:paraId="005A200E" w14:textId="77777777" w:rsidR="00CC65AE" w:rsidRDefault="00CC65AE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5050F"/>
    <w:multiLevelType w:val="hybridMultilevel"/>
    <w:tmpl w:val="2776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99166A"/>
    <w:multiLevelType w:val="hybridMultilevel"/>
    <w:tmpl w:val="27101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307BB"/>
    <w:multiLevelType w:val="hybridMultilevel"/>
    <w:tmpl w:val="7A127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68652DA5"/>
    <w:multiLevelType w:val="hybridMultilevel"/>
    <w:tmpl w:val="82B8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0437A"/>
    <w:multiLevelType w:val="hybridMultilevel"/>
    <w:tmpl w:val="D89EDBB6"/>
    <w:lvl w:ilvl="0" w:tplc="7B2A9C9A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3"/>
  </w:num>
  <w:num w:numId="7">
    <w:abstractNumId w:val="11"/>
  </w:num>
  <w:num w:numId="8">
    <w:abstractNumId w:val="12"/>
  </w:num>
  <w:num w:numId="9">
    <w:abstractNumId w:val="4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9"/>
  </w:num>
  <w:num w:numId="15">
    <w:abstractNumId w:val="8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FFC"/>
    <w:rsid w:val="00003277"/>
    <w:rsid w:val="000721BE"/>
    <w:rsid w:val="000A1593"/>
    <w:rsid w:val="000C5184"/>
    <w:rsid w:val="000D44E9"/>
    <w:rsid w:val="00115C9D"/>
    <w:rsid w:val="0014501E"/>
    <w:rsid w:val="00151A5B"/>
    <w:rsid w:val="001551D9"/>
    <w:rsid w:val="001626A1"/>
    <w:rsid w:val="001746F0"/>
    <w:rsid w:val="001A6921"/>
    <w:rsid w:val="001B5B2E"/>
    <w:rsid w:val="001F2382"/>
    <w:rsid w:val="00270FD1"/>
    <w:rsid w:val="002D35F9"/>
    <w:rsid w:val="00300CB3"/>
    <w:rsid w:val="00300FBE"/>
    <w:rsid w:val="00303405"/>
    <w:rsid w:val="00315220"/>
    <w:rsid w:val="00321C2D"/>
    <w:rsid w:val="003332BE"/>
    <w:rsid w:val="0036377C"/>
    <w:rsid w:val="003675F9"/>
    <w:rsid w:val="00371908"/>
    <w:rsid w:val="00375839"/>
    <w:rsid w:val="003A2C3F"/>
    <w:rsid w:val="003A5903"/>
    <w:rsid w:val="003C144A"/>
    <w:rsid w:val="003E1690"/>
    <w:rsid w:val="00410652"/>
    <w:rsid w:val="0041543E"/>
    <w:rsid w:val="00416857"/>
    <w:rsid w:val="0042129F"/>
    <w:rsid w:val="00440FA7"/>
    <w:rsid w:val="004459E9"/>
    <w:rsid w:val="004471BF"/>
    <w:rsid w:val="004609E6"/>
    <w:rsid w:val="004B2364"/>
    <w:rsid w:val="004B366C"/>
    <w:rsid w:val="004B3773"/>
    <w:rsid w:val="004B7016"/>
    <w:rsid w:val="004C0735"/>
    <w:rsid w:val="004F07A3"/>
    <w:rsid w:val="004F650B"/>
    <w:rsid w:val="00542FBC"/>
    <w:rsid w:val="00563FCA"/>
    <w:rsid w:val="00571489"/>
    <w:rsid w:val="00577731"/>
    <w:rsid w:val="00581774"/>
    <w:rsid w:val="005B472F"/>
    <w:rsid w:val="005B7111"/>
    <w:rsid w:val="005C7B27"/>
    <w:rsid w:val="005E3000"/>
    <w:rsid w:val="005E5039"/>
    <w:rsid w:val="005E59B9"/>
    <w:rsid w:val="00605644"/>
    <w:rsid w:val="00612C9A"/>
    <w:rsid w:val="00624B79"/>
    <w:rsid w:val="006303BF"/>
    <w:rsid w:val="00631563"/>
    <w:rsid w:val="00680E8E"/>
    <w:rsid w:val="006B3A13"/>
    <w:rsid w:val="006B61A0"/>
    <w:rsid w:val="006C0594"/>
    <w:rsid w:val="00702578"/>
    <w:rsid w:val="0072436C"/>
    <w:rsid w:val="00741ACF"/>
    <w:rsid w:val="007726FF"/>
    <w:rsid w:val="007825F6"/>
    <w:rsid w:val="007957FD"/>
    <w:rsid w:val="007A73DE"/>
    <w:rsid w:val="007B75BB"/>
    <w:rsid w:val="00837ADC"/>
    <w:rsid w:val="00845198"/>
    <w:rsid w:val="00864221"/>
    <w:rsid w:val="008709E3"/>
    <w:rsid w:val="00880A60"/>
    <w:rsid w:val="0089033D"/>
    <w:rsid w:val="00890A7F"/>
    <w:rsid w:val="008B0D83"/>
    <w:rsid w:val="008B1B8E"/>
    <w:rsid w:val="008F430F"/>
    <w:rsid w:val="009105AA"/>
    <w:rsid w:val="009227D9"/>
    <w:rsid w:val="00924524"/>
    <w:rsid w:val="009260D6"/>
    <w:rsid w:val="00A54130"/>
    <w:rsid w:val="00AE5AC3"/>
    <w:rsid w:val="00B36F4A"/>
    <w:rsid w:val="00B96716"/>
    <w:rsid w:val="00BA32F4"/>
    <w:rsid w:val="00BC01AB"/>
    <w:rsid w:val="00C12AFF"/>
    <w:rsid w:val="00C16B14"/>
    <w:rsid w:val="00C2702D"/>
    <w:rsid w:val="00C36D9E"/>
    <w:rsid w:val="00C85CC4"/>
    <w:rsid w:val="00C94742"/>
    <w:rsid w:val="00CB2966"/>
    <w:rsid w:val="00CB54E2"/>
    <w:rsid w:val="00CB6A40"/>
    <w:rsid w:val="00CB74C9"/>
    <w:rsid w:val="00CC65AE"/>
    <w:rsid w:val="00CE5EC4"/>
    <w:rsid w:val="00D520B4"/>
    <w:rsid w:val="00D545FD"/>
    <w:rsid w:val="00D70FE7"/>
    <w:rsid w:val="00D86A76"/>
    <w:rsid w:val="00DA377E"/>
    <w:rsid w:val="00DC3EFC"/>
    <w:rsid w:val="00DE74A0"/>
    <w:rsid w:val="00E1227D"/>
    <w:rsid w:val="00E20A91"/>
    <w:rsid w:val="00E31795"/>
    <w:rsid w:val="00E536B7"/>
    <w:rsid w:val="00E65C6C"/>
    <w:rsid w:val="00E77DBD"/>
    <w:rsid w:val="00EA08BE"/>
    <w:rsid w:val="00EC08FE"/>
    <w:rsid w:val="00EC305D"/>
    <w:rsid w:val="00EF4B81"/>
    <w:rsid w:val="00F06F50"/>
    <w:rsid w:val="00F1503D"/>
    <w:rsid w:val="00F25EB9"/>
    <w:rsid w:val="00F41494"/>
    <w:rsid w:val="00F55FB9"/>
    <w:rsid w:val="00FA1321"/>
    <w:rsid w:val="00FC6AA7"/>
    <w:rsid w:val="00FE76A1"/>
    <w:rsid w:val="00FF5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C9F6A"/>
  <w15:docId w15:val="{B88FEE05-4B31-4C01-988C-729365F3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customStyle="1" w:styleId="c72">
    <w:name w:val="c72"/>
    <w:basedOn w:val="a0"/>
    <w:rsid w:val="004B366C"/>
  </w:style>
  <w:style w:type="character" w:styleId="af6">
    <w:name w:val="Hyperlink"/>
    <w:basedOn w:val="a0"/>
    <w:unhideWhenUsed/>
    <w:rsid w:val="0031522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15220"/>
    <w:rPr>
      <w:color w:val="605E5C"/>
      <w:shd w:val="clear" w:color="auto" w:fill="E1DFDD"/>
    </w:rPr>
  </w:style>
  <w:style w:type="table" w:styleId="af7">
    <w:name w:val="Table Grid"/>
    <w:basedOn w:val="a1"/>
    <w:uiPriority w:val="39"/>
    <w:rsid w:val="008903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32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BA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iite.unesco.org/public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68AF3-9C52-4F53-A62A-64E55A25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36</TotalTime>
  <Pages>1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11</cp:revision>
  <cp:lastPrinted>2023-09-28T08:54:00Z</cp:lastPrinted>
  <dcterms:created xsi:type="dcterms:W3CDTF">2023-06-29T19:44:00Z</dcterms:created>
  <dcterms:modified xsi:type="dcterms:W3CDTF">2023-10-16T10:58:00Z</dcterms:modified>
</cp:coreProperties>
</file>